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754F51">
        <w:rPr>
          <w:rFonts w:ascii="Arial Unicode" w:hAnsi="Arial Unicode" w:cs="Arial Unicode"/>
          <w:sz w:val="18"/>
          <w:szCs w:val="18"/>
        </w:rPr>
        <w:t>03</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03643C" w:rsidRPr="00D14CB5" w:rsidRDefault="0003643C" w:rsidP="002E0382">
      <w:pPr>
        <w:jc w:val="center"/>
        <w:rPr>
          <w:rFonts w:ascii="Arial Unicode" w:hAnsi="Arial Unicode" w:cs="Arial Unicode"/>
          <w:sz w:val="18"/>
          <w:szCs w:val="18"/>
          <w:lang w:val="af-ZA"/>
        </w:rPr>
      </w:pP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21/22</w:t>
      </w:r>
    </w:p>
    <w:p w:rsidR="0003643C" w:rsidRPr="00D14CB5" w:rsidRDefault="0003643C" w:rsidP="002E0382">
      <w:pPr>
        <w:pStyle w:val="BodyTextIndent"/>
        <w:widowControl w:val="0"/>
        <w:spacing w:after="0" w:line="240" w:lineRule="auto"/>
        <w:ind w:firstLine="720"/>
        <w:rPr>
          <w:rFonts w:ascii="Arial Unicode" w:hAnsi="Arial Unicode" w:cs="Arial Unicode"/>
          <w:sz w:val="18"/>
          <w:szCs w:val="18"/>
        </w:rPr>
      </w:pPr>
    </w:p>
    <w:p w:rsidR="0003643C" w:rsidRPr="00D14CB5" w:rsidRDefault="0003643C"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03643C" w:rsidRPr="00D14CB5" w:rsidRDefault="0003643C"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B26637">
        <w:rPr>
          <w:rFonts w:ascii="Arial Unicode" w:hAnsi="Arial Unicode" w:cs="Arial Unicode"/>
          <w:sz w:val="18"/>
          <w:szCs w:val="18"/>
        </w:rPr>
        <w:t>1</w:t>
      </w:r>
      <w:r w:rsidRPr="00754F51">
        <w:rPr>
          <w:rFonts w:ascii="Arial Unicode" w:hAnsi="Arial Unicode" w:cs="Arial Unicode"/>
          <w:sz w:val="18"/>
          <w:szCs w:val="18"/>
        </w:rPr>
        <w:t>8</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03643C" w:rsidRPr="00D14CB5" w:rsidRDefault="0003643C"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03643C" w:rsidRPr="00D14CB5" w:rsidRDefault="0003643C"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03643C" w:rsidRPr="00D14CB5" w:rsidRDefault="0003643C"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03643C" w:rsidRPr="00D14CB5" w:rsidRDefault="0003643C"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03643C" w:rsidRPr="0013027B" w:rsidRDefault="0003643C"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03643C" w:rsidRPr="00E567E3" w:rsidRDefault="0003643C" w:rsidP="002E0382">
      <w:pPr>
        <w:jc w:val="right"/>
        <w:rPr>
          <w:rFonts w:ascii="Arial Unicode" w:hAnsi="Arial Unicode" w:cs="Arial Unicode"/>
          <w:i/>
          <w:iCs/>
          <w:sz w:val="18"/>
          <w:szCs w:val="18"/>
        </w:rPr>
      </w:pPr>
      <w:r>
        <w:rPr>
          <w:rFonts w:ascii="Arial Unicode" w:hAnsi="Arial Unicode" w:cs="Arial Unicode"/>
          <w:sz w:val="18"/>
          <w:szCs w:val="18"/>
          <w:lang w:val="en-US"/>
        </w:rPr>
        <w:t>03</w:t>
      </w:r>
      <w:r>
        <w:rPr>
          <w:rFonts w:ascii="Arial Unicode" w:hAnsi="Arial Unicode" w:cs="Arial Unicode"/>
          <w:sz w:val="18"/>
          <w:szCs w:val="18"/>
        </w:rPr>
        <w:t>.</w:t>
      </w:r>
      <w:r w:rsidRPr="00AB3FC8">
        <w:rPr>
          <w:rFonts w:ascii="Arial Unicode" w:hAnsi="Arial Unicode" w:cs="Arial Unicode"/>
          <w:sz w:val="18"/>
          <w:szCs w:val="18"/>
        </w:rPr>
        <w:t>1</w:t>
      </w:r>
      <w:r>
        <w:rPr>
          <w:rFonts w:ascii="Arial Unicode" w:hAnsi="Arial Unicode" w:cs="Arial Unicode"/>
          <w:sz w:val="18"/>
          <w:szCs w:val="18"/>
          <w:lang w:val="en-US"/>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03643C" w:rsidRPr="00D14CB5" w:rsidRDefault="0003643C"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21/22</w:t>
      </w:r>
    </w:p>
    <w:p w:rsidR="0003643C" w:rsidRPr="00D14CB5" w:rsidRDefault="0003643C" w:rsidP="002E0382">
      <w:pPr>
        <w:pStyle w:val="BodyText"/>
        <w:widowControl w:val="0"/>
        <w:spacing w:after="0"/>
        <w:ind w:right="-7" w:firstLine="567"/>
        <w:jc w:val="center"/>
        <w:rPr>
          <w:rFonts w:ascii="Arial Unicode" w:hAnsi="Arial Unicode" w:cs="Arial Unicode"/>
          <w:sz w:val="18"/>
          <w:szCs w:val="18"/>
        </w:rPr>
      </w:pPr>
    </w:p>
    <w:p w:rsidR="0003643C" w:rsidRPr="00D14CB5" w:rsidRDefault="0003643C" w:rsidP="002E0382">
      <w:pPr>
        <w:pStyle w:val="BodyText"/>
        <w:widowControl w:val="0"/>
        <w:spacing w:after="0"/>
        <w:ind w:right="-7" w:firstLine="567"/>
        <w:jc w:val="center"/>
        <w:rPr>
          <w:rFonts w:ascii="Arial Unicode" w:hAnsi="Arial Unicode" w:cs="Arial Unicode"/>
          <w:sz w:val="18"/>
          <w:szCs w:val="18"/>
        </w:rPr>
      </w:pPr>
    </w:p>
    <w:p w:rsidR="0003643C" w:rsidRPr="00D14CB5" w:rsidRDefault="0003643C" w:rsidP="002E0382">
      <w:pPr>
        <w:pStyle w:val="BodyText"/>
        <w:widowControl w:val="0"/>
        <w:spacing w:after="0"/>
        <w:ind w:right="-7" w:firstLine="567"/>
        <w:jc w:val="center"/>
        <w:rPr>
          <w:rFonts w:ascii="Arial Unicode" w:hAnsi="Arial Unicode" w:cs="Arial Unicode"/>
          <w:sz w:val="18"/>
          <w:szCs w:val="18"/>
        </w:rPr>
      </w:pPr>
    </w:p>
    <w:p w:rsidR="0003643C" w:rsidRPr="00D14CB5" w:rsidRDefault="0003643C"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03643C" w:rsidRPr="00D14CB5" w:rsidRDefault="0003643C" w:rsidP="002E0382">
      <w:pPr>
        <w:pStyle w:val="BodyText"/>
        <w:widowControl w:val="0"/>
        <w:spacing w:after="0"/>
        <w:ind w:right="-7" w:firstLine="567"/>
        <w:jc w:val="center"/>
        <w:rPr>
          <w:rFonts w:ascii="Arial Unicode" w:hAnsi="Arial Unicode" w:cs="Arial Unicode"/>
          <w:sz w:val="18"/>
          <w:szCs w:val="18"/>
          <w:lang w:val="af-ZA"/>
        </w:rPr>
      </w:pPr>
    </w:p>
    <w:p w:rsidR="0003643C" w:rsidRPr="00D14CB5" w:rsidRDefault="0003643C"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03643C" w:rsidRPr="00D14CB5" w:rsidRDefault="0003643C" w:rsidP="002E0382">
      <w:pPr>
        <w:pStyle w:val="BodyText"/>
        <w:widowControl w:val="0"/>
        <w:spacing w:after="0"/>
        <w:ind w:right="-7" w:firstLine="567"/>
        <w:jc w:val="center"/>
        <w:rPr>
          <w:rFonts w:ascii="Arial Unicode" w:hAnsi="Arial Unicode" w:cs="Arial Unicode"/>
          <w:sz w:val="18"/>
          <w:szCs w:val="18"/>
        </w:rPr>
      </w:pPr>
    </w:p>
    <w:p w:rsidR="0003643C" w:rsidRPr="00D14CB5" w:rsidRDefault="0003643C"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03643C" w:rsidRPr="00D14CB5" w:rsidRDefault="0003643C" w:rsidP="002E0382">
      <w:pPr>
        <w:pStyle w:val="BodyText"/>
        <w:widowControl w:val="0"/>
        <w:spacing w:after="0"/>
        <w:ind w:right="-7"/>
        <w:jc w:val="center"/>
        <w:rPr>
          <w:rFonts w:ascii="Arial Unicode" w:hAnsi="Arial Unicode" w:cs="Arial Unicode"/>
          <w:sz w:val="18"/>
          <w:szCs w:val="18"/>
          <w:lang w:val="af-ZA"/>
        </w:rPr>
      </w:pPr>
    </w:p>
    <w:p w:rsidR="0003643C" w:rsidRPr="00D14CB5" w:rsidRDefault="0003643C"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03643C" w:rsidRPr="00D14CB5" w:rsidRDefault="0003643C" w:rsidP="002E0382">
      <w:pPr>
        <w:widowControl w:val="0"/>
        <w:ind w:firstLine="567"/>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03643C" w:rsidRPr="00D14CB5" w:rsidRDefault="0003643C"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03643C" w:rsidRPr="00D14CB5" w:rsidRDefault="0003643C" w:rsidP="002E0382">
      <w:pPr>
        <w:ind w:firstLine="567"/>
        <w:jc w:val="center"/>
        <w:rPr>
          <w:rFonts w:ascii="Arial Unicode" w:hAnsi="Arial Unicode" w:cs="Arial Unicode"/>
          <w:b/>
          <w:bCs/>
          <w:sz w:val="18"/>
          <w:szCs w:val="18"/>
          <w:lang w:val="af-ZA"/>
        </w:rPr>
      </w:pPr>
    </w:p>
    <w:p w:rsidR="0003643C" w:rsidRPr="00D14CB5" w:rsidRDefault="0003643C" w:rsidP="002E0382">
      <w:pPr>
        <w:widowControl w:val="0"/>
        <w:ind w:firstLine="567"/>
        <w:jc w:val="center"/>
        <w:rPr>
          <w:rFonts w:ascii="Arial Unicode" w:hAnsi="Arial Unicode" w:cs="Arial Unicode"/>
          <w:sz w:val="18"/>
          <w:szCs w:val="18"/>
          <w:lang w:val="af-ZA"/>
        </w:rPr>
      </w:pPr>
    </w:p>
    <w:p w:rsidR="0003643C" w:rsidRPr="00D14CB5" w:rsidRDefault="0003643C"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03643C" w:rsidRPr="00D14CB5" w:rsidRDefault="0003643C" w:rsidP="002E0382">
      <w:pPr>
        <w:widowControl w:val="0"/>
        <w:jc w:val="center"/>
        <w:rPr>
          <w:rFonts w:ascii="Arial Unicode" w:hAnsi="Arial Unicode" w:cs="Arial Unicode"/>
          <w:sz w:val="18"/>
          <w:szCs w:val="18"/>
        </w:rPr>
      </w:pP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03643C" w:rsidRPr="00F70D0A"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03643C" w:rsidRPr="00F70D0A" w:rsidRDefault="0003643C"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03643C" w:rsidRPr="00D14CB5" w:rsidRDefault="0003643C"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03643C" w:rsidRPr="00D14CB5" w:rsidRDefault="0003643C"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03643C" w:rsidRPr="00D14CB5" w:rsidRDefault="0003643C"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21/22</w:t>
      </w:r>
      <w:r w:rsidRPr="00D14CB5">
        <w:rPr>
          <w:rFonts w:ascii="Arial Unicode" w:hAnsi="Arial Unicode" w:cs="Arial Unicode"/>
          <w:spacing w:val="-6"/>
          <w:sz w:val="18"/>
          <w:szCs w:val="18"/>
        </w:rPr>
        <w:t xml:space="preserve"> (далее — процедура).</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3643C" w:rsidRPr="00D14CB5" w:rsidRDefault="0003643C"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03643C" w:rsidRPr="00D14CB5" w:rsidRDefault="0003643C" w:rsidP="002E0382">
      <w:pPr>
        <w:pStyle w:val="BodyTextIndent2"/>
        <w:widowControl w:val="0"/>
        <w:spacing w:line="240" w:lineRule="auto"/>
        <w:ind w:firstLine="567"/>
        <w:rPr>
          <w:rFonts w:ascii="Arial Unicode" w:hAnsi="Arial Unicode" w:cs="Arial Unicode"/>
          <w:sz w:val="18"/>
          <w:szCs w:val="18"/>
          <w:lang w:val="es-ES"/>
        </w:rPr>
      </w:pP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03643C" w:rsidRPr="00D14CB5" w:rsidRDefault="0003643C" w:rsidP="002E0382">
      <w:pPr>
        <w:pStyle w:val="Heading3"/>
        <w:keepNext w:val="0"/>
        <w:widowControl w:val="0"/>
        <w:spacing w:line="240" w:lineRule="auto"/>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03643C" w:rsidRPr="00E9179B" w:rsidRDefault="0003643C"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0E5364">
        <w:rPr>
          <w:rFonts w:ascii="Arial Unicode" w:hAnsi="Arial Unicode" w:cs="Arial Unicode"/>
          <w:i w:val="0"/>
          <w:iCs w:val="0"/>
          <w:sz w:val="18"/>
          <w:szCs w:val="18"/>
        </w:rPr>
        <w:t>1</w:t>
      </w:r>
      <w:r w:rsidRPr="00754F51">
        <w:rPr>
          <w:rFonts w:ascii="Arial Unicode" w:hAnsi="Arial Unicode" w:cs="Arial Unicode"/>
          <w:i w:val="0"/>
          <w:iCs w:val="0"/>
          <w:sz w:val="18"/>
          <w:szCs w:val="18"/>
        </w:rPr>
        <w:t>1</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3643C" w:rsidRPr="00D14CB5">
        <w:trPr>
          <w:jc w:val="center"/>
        </w:trPr>
        <w:tc>
          <w:tcPr>
            <w:tcW w:w="1530" w:type="dxa"/>
            <w:vAlign w:val="center"/>
          </w:tcPr>
          <w:p w:rsidR="0003643C" w:rsidRPr="00D14CB5" w:rsidRDefault="0003643C"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03643C" w:rsidRPr="00D14CB5" w:rsidRDefault="0003643C"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Электрод эпикардиальный</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Кабель аналайзера</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 двухкамерный</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 двухкамерный</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 однокамерный</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Пейсмейкер-дефибрилятор трехкамерный</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Пейсмейкер-дефибрилятор трехкамерный</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Пейсмейкер-дефибрилятор двухкамерный</w:t>
            </w:r>
          </w:p>
        </w:tc>
      </w:tr>
      <w:tr w:rsidR="0003643C" w:rsidRPr="000E5364">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Пейсмейкер-дефибрилятор двухкамерный</w:t>
            </w:r>
          </w:p>
        </w:tc>
      </w:tr>
      <w:tr w:rsidR="0003643C" w:rsidRPr="00D14CB5">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Пейсмейкер-дефибрилятор однокамерный</w:t>
            </w:r>
          </w:p>
        </w:tc>
      </w:tr>
      <w:tr w:rsidR="0003643C" w:rsidRPr="000E5364">
        <w:trPr>
          <w:jc w:val="center"/>
        </w:trPr>
        <w:tc>
          <w:tcPr>
            <w:tcW w:w="1530" w:type="dxa"/>
            <w:vAlign w:val="center"/>
          </w:tcPr>
          <w:p w:rsidR="0003643C" w:rsidRDefault="0003643C">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03643C" w:rsidRDefault="0003643C">
            <w:pPr>
              <w:rPr>
                <w:rFonts w:ascii="Arial Unicode" w:hAnsi="Arial Unicode" w:cs="Arial Unicode"/>
                <w:sz w:val="16"/>
                <w:szCs w:val="16"/>
              </w:rPr>
            </w:pPr>
            <w:r>
              <w:rPr>
                <w:rFonts w:ascii="Arial Unicode" w:hAnsi="Arial Unicode" w:cs="Arial Unicode"/>
                <w:sz w:val="16"/>
                <w:szCs w:val="16"/>
              </w:rPr>
              <w:t>Пейсмейкер-дефибрилятор однокамерный</w:t>
            </w:r>
          </w:p>
        </w:tc>
      </w:tr>
    </w:tbl>
    <w:p w:rsidR="0003643C" w:rsidRPr="00D14CB5" w:rsidRDefault="0003643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3643C" w:rsidRPr="00D14CB5" w:rsidRDefault="0003643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03643C" w:rsidRPr="00D14CB5" w:rsidRDefault="0003643C"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3643C" w:rsidRPr="00D14CB5" w:rsidRDefault="0003643C"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03643C" w:rsidRPr="00D14CB5" w:rsidRDefault="0003643C"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03643C" w:rsidRPr="00D14CB5" w:rsidRDefault="0003643C"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03643C" w:rsidRPr="00D14CB5" w:rsidRDefault="0003643C"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03643C" w:rsidRPr="00D14CB5" w:rsidRDefault="0003643C"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3643C" w:rsidRPr="00D14CB5" w:rsidRDefault="0003643C"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03643C" w:rsidRPr="00D14CB5" w:rsidRDefault="0003643C"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3643C" w:rsidRPr="00D14CB5" w:rsidRDefault="0003643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03643C" w:rsidRPr="00D14CB5" w:rsidRDefault="0003643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03643C" w:rsidRPr="00D14CB5" w:rsidRDefault="0003643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03643C" w:rsidRPr="00D14CB5" w:rsidRDefault="0003643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03643C" w:rsidRPr="00D14CB5" w:rsidRDefault="0003643C"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3643C" w:rsidRPr="00D14CB5" w:rsidRDefault="0003643C"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03643C" w:rsidRPr="00D14CB5" w:rsidRDefault="0003643C"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03643C" w:rsidRPr="00F70D0A"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03643C" w:rsidRPr="00F70D0A"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643C" w:rsidRPr="00F70D0A" w:rsidRDefault="0003643C"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3643C" w:rsidRPr="00F70D0A" w:rsidRDefault="0003643C" w:rsidP="002E0382">
      <w:pPr>
        <w:pStyle w:val="norm"/>
        <w:widowControl w:val="0"/>
        <w:spacing w:line="240" w:lineRule="auto"/>
        <w:ind w:firstLine="0"/>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3643C" w:rsidRPr="00D14CB5" w:rsidRDefault="0003643C"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03643C" w:rsidRPr="00F70D0A"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3643C" w:rsidRPr="00F70D0A" w:rsidRDefault="0003643C" w:rsidP="002E0382">
      <w:pPr>
        <w:pStyle w:val="norm"/>
        <w:widowControl w:val="0"/>
        <w:tabs>
          <w:tab w:val="left" w:pos="1134"/>
        </w:tabs>
        <w:spacing w:line="240" w:lineRule="auto"/>
        <w:ind w:firstLine="567"/>
        <w:rPr>
          <w:rFonts w:ascii="Arial Unicode" w:hAnsi="Arial Unicode" w:cs="Arial Unicode"/>
          <w:sz w:val="18"/>
          <w:szCs w:val="18"/>
        </w:rPr>
      </w:pPr>
    </w:p>
    <w:p w:rsidR="0003643C" w:rsidRPr="00D14CB5" w:rsidRDefault="0003643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03643C" w:rsidRPr="00D14CB5" w:rsidRDefault="0003643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3643C" w:rsidRPr="00F70D0A" w:rsidRDefault="0003643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3643C" w:rsidRPr="00F70D0A" w:rsidRDefault="0003643C"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3643C" w:rsidRPr="00D14CB5" w:rsidRDefault="0003643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03643C" w:rsidRPr="00D14CB5" w:rsidRDefault="0003643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03643C" w:rsidRPr="00D14CB5" w:rsidRDefault="0003643C"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3643C" w:rsidRPr="00D14CB5" w:rsidDel="00992C40"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03643C" w:rsidRPr="00D14CB5" w:rsidRDefault="0003643C"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03643C" w:rsidRPr="00D14CB5" w:rsidRDefault="0003643C"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3643C" w:rsidRPr="00D14CB5" w:rsidRDefault="0003643C"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03643C" w:rsidRPr="00D14CB5" w:rsidRDefault="0003643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3643C" w:rsidRPr="00D14CB5" w:rsidRDefault="0003643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03643C" w:rsidRPr="00D14CB5" w:rsidRDefault="0003643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03643C" w:rsidRPr="00D14CB5" w:rsidRDefault="0003643C"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3643C" w:rsidRPr="00D14CB5" w:rsidRDefault="0003643C"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3643C" w:rsidRPr="00D14CB5" w:rsidRDefault="0003643C"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3643C" w:rsidRPr="00D14CB5" w:rsidRDefault="0003643C"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3643C" w:rsidRPr="00D14CB5" w:rsidRDefault="0003643C"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3643C" w:rsidRPr="00D14CB5" w:rsidRDefault="0003643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03643C" w:rsidRPr="00D14CB5" w:rsidRDefault="0003643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3643C" w:rsidRPr="00D14CB5" w:rsidRDefault="0003643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3643C" w:rsidRPr="00D14CB5" w:rsidRDefault="0003643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03643C" w:rsidRPr="00D14CB5" w:rsidRDefault="0003643C"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03643C" w:rsidRPr="00D14CB5" w:rsidRDefault="0003643C"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3643C" w:rsidRPr="00D14CB5" w:rsidRDefault="0003643C"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03643C" w:rsidRPr="00F70D0A" w:rsidRDefault="0003643C"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643C" w:rsidRPr="00F70D0A" w:rsidRDefault="0003643C" w:rsidP="002E0382">
      <w:pPr>
        <w:pStyle w:val="BodyTextIndent2"/>
        <w:widowControl w:val="0"/>
        <w:spacing w:line="240" w:lineRule="auto"/>
        <w:ind w:firstLine="567"/>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3643C" w:rsidRPr="00F70D0A" w:rsidRDefault="0003643C"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03643C" w:rsidRPr="00F70D0A" w:rsidRDefault="0003643C"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03643C" w:rsidRPr="00F77F4A"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3643C" w:rsidRPr="00F70D0A"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3643C" w:rsidRPr="00F77F4A" w:rsidRDefault="0003643C"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03643C" w:rsidRPr="007A11AB"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03643C" w:rsidRPr="00D14CB5" w:rsidRDefault="0003643C"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3643C" w:rsidRPr="00D14CB5" w:rsidRDefault="0003643C"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3643C" w:rsidRPr="00D14CB5" w:rsidRDefault="0003643C" w:rsidP="002E0382">
      <w:pPr>
        <w:widowControl w:val="0"/>
        <w:tabs>
          <w:tab w:val="left" w:pos="1276"/>
        </w:tabs>
        <w:ind w:firstLine="567"/>
        <w:jc w:val="both"/>
        <w:rPr>
          <w:rFonts w:ascii="Arial Unicode" w:hAnsi="Arial Unicode" w:cs="Arial Unicode"/>
          <w:sz w:val="18"/>
          <w:szCs w:val="18"/>
        </w:rPr>
      </w:pPr>
    </w:p>
    <w:p w:rsidR="0003643C" w:rsidRPr="00D14CB5" w:rsidRDefault="0003643C"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3643C" w:rsidRPr="00D14CB5" w:rsidRDefault="0003643C" w:rsidP="002E0382">
      <w:pPr>
        <w:rPr>
          <w:rFonts w:ascii="Arial Unicode" w:hAnsi="Arial Unicode" w:cs="Arial Unicode"/>
          <w:b/>
          <w:bCs/>
          <w:sz w:val="18"/>
          <w:szCs w:val="18"/>
        </w:rPr>
      </w:pPr>
    </w:p>
    <w:p w:rsidR="0003643C" w:rsidRPr="00D14CB5" w:rsidRDefault="0003643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03643C" w:rsidRPr="00D14CB5" w:rsidRDefault="0003643C"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03643C" w:rsidRPr="00D14CB5" w:rsidRDefault="0003643C" w:rsidP="002E0382">
      <w:pPr>
        <w:widowControl w:val="0"/>
        <w:jc w:val="center"/>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03643C" w:rsidRPr="00F70D0A"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03643C" w:rsidRPr="00F70D0A" w:rsidRDefault="0003643C"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03643C" w:rsidRPr="00F51486" w:rsidRDefault="0003643C"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03643C" w:rsidRPr="00D14CB5" w:rsidRDefault="0003643C"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03643C" w:rsidRPr="00D14CB5" w:rsidRDefault="0003643C" w:rsidP="002E0382">
      <w:pPr>
        <w:widowControl w:val="0"/>
        <w:tabs>
          <w:tab w:val="left" w:pos="1134"/>
        </w:tabs>
        <w:ind w:firstLine="567"/>
        <w:jc w:val="both"/>
        <w:rPr>
          <w:rFonts w:ascii="Arial Unicode" w:hAnsi="Arial Unicode" w:cs="Arial Unicode"/>
          <w:sz w:val="18"/>
          <w:szCs w:val="18"/>
        </w:rPr>
      </w:pPr>
    </w:p>
    <w:p w:rsidR="0003643C" w:rsidRPr="00D14CB5" w:rsidRDefault="0003643C" w:rsidP="002E0382">
      <w:pPr>
        <w:widowControl w:val="0"/>
        <w:tabs>
          <w:tab w:val="left" w:pos="1134"/>
        </w:tabs>
        <w:ind w:firstLine="567"/>
        <w:jc w:val="both"/>
        <w:rPr>
          <w:rFonts w:ascii="Arial Unicode" w:hAnsi="Arial Unicode" w:cs="Arial Unicode"/>
          <w:sz w:val="18"/>
          <w:szCs w:val="18"/>
        </w:rPr>
      </w:pPr>
    </w:p>
    <w:p w:rsidR="0003643C" w:rsidRPr="00D14CB5" w:rsidRDefault="0003643C" w:rsidP="002E0382">
      <w:pPr>
        <w:widowControl w:val="0"/>
        <w:tabs>
          <w:tab w:val="left" w:pos="1134"/>
        </w:tabs>
        <w:ind w:firstLine="567"/>
        <w:jc w:val="both"/>
        <w:rPr>
          <w:rFonts w:ascii="Arial Unicode" w:hAnsi="Arial Unicode" w:cs="Arial Unicode"/>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p>
    <w:p w:rsidR="0003643C" w:rsidRPr="00D14CB5" w:rsidRDefault="0003643C"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03643C" w:rsidRPr="00D14CB5" w:rsidRDefault="0003643C"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21/22</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03643C" w:rsidRPr="00D14CB5" w:rsidRDefault="0003643C"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03643C" w:rsidRPr="00D14CB5" w:rsidRDefault="0003643C" w:rsidP="002E0382">
      <w:pPr>
        <w:widowControl w:val="0"/>
        <w:jc w:val="center"/>
        <w:rPr>
          <w:rFonts w:ascii="Arial Unicode" w:hAnsi="Arial Unicode" w:cs="Arial Unicode"/>
          <w:sz w:val="18"/>
          <w:szCs w:val="18"/>
        </w:rPr>
      </w:pPr>
    </w:p>
    <w:p w:rsidR="0003643C" w:rsidRPr="009712E3"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03643C" w:rsidRPr="009712E3" w:rsidRDefault="0003643C"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21/22</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03643C" w:rsidRPr="009712E3"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03643C" w:rsidRPr="00F70D0A" w:rsidRDefault="0003643C"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03643C" w:rsidRPr="00D14CB5" w:rsidRDefault="0003643C" w:rsidP="002E0382">
      <w:pPr>
        <w:jc w:val="both"/>
        <w:rPr>
          <w:rFonts w:ascii="Arial Unicode" w:hAnsi="Arial Unicode" w:cs="Arial Unicode"/>
          <w:sz w:val="18"/>
          <w:szCs w:val="18"/>
        </w:rPr>
      </w:pP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03643C" w:rsidRPr="00D14CB5" w:rsidRDefault="0003643C"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03643C" w:rsidRPr="00D14CB5" w:rsidRDefault="0003643C" w:rsidP="002E0382">
      <w:pPr>
        <w:jc w:val="both"/>
        <w:rPr>
          <w:rFonts w:ascii="Arial Unicode" w:hAnsi="Arial Unicode" w:cs="Arial Unicode"/>
          <w:sz w:val="18"/>
          <w:szCs w:val="18"/>
        </w:rPr>
      </w:pP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03643C" w:rsidRPr="009712E3" w:rsidRDefault="0003643C"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03643C" w:rsidRPr="009712E3" w:rsidRDefault="0003643C"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03643C" w:rsidRPr="009712E3" w:rsidRDefault="0003643C"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03643C" w:rsidRPr="009712E3" w:rsidRDefault="0003643C"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03643C" w:rsidRPr="00D14CB5" w:rsidRDefault="0003643C" w:rsidP="002E0382">
      <w:pPr>
        <w:tabs>
          <w:tab w:val="left" w:pos="7371"/>
        </w:tabs>
        <w:ind w:left="3544" w:firstLine="3"/>
        <w:jc w:val="both"/>
        <w:rPr>
          <w:rFonts w:ascii="Arial Unicode" w:hAnsi="Arial Unicode" w:cs="Arial Unicode"/>
          <w:sz w:val="18"/>
          <w:szCs w:val="18"/>
        </w:rPr>
      </w:pP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03643C" w:rsidRPr="009712E3" w:rsidRDefault="0003643C"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03643C" w:rsidRPr="00D14CB5" w:rsidRDefault="0003643C"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21/22</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3643C" w:rsidRPr="00D14CB5" w:rsidRDefault="0003643C"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21/22</w:t>
      </w:r>
    </w:p>
    <w:p w:rsidR="0003643C" w:rsidRPr="00D14CB5" w:rsidRDefault="0003643C"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03643C" w:rsidRPr="00D14CB5" w:rsidRDefault="0003643C"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03643C" w:rsidRPr="00D14CB5" w:rsidRDefault="0003643C"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03643C" w:rsidRPr="009712E3" w:rsidRDefault="0003643C"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03643C" w:rsidRPr="00D14CB5" w:rsidRDefault="0003643C"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03643C" w:rsidRPr="00D14CB5" w:rsidRDefault="0003643C"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03643C" w:rsidRPr="00D14CB5" w:rsidRDefault="0003643C"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03643C" w:rsidRPr="00D14CB5">
        <w:tc>
          <w:tcPr>
            <w:tcW w:w="463"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3643C" w:rsidRPr="00D14CB5">
        <w:tc>
          <w:tcPr>
            <w:tcW w:w="463"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p>
        </w:tc>
      </w:tr>
      <w:tr w:rsidR="0003643C" w:rsidRPr="00D14CB5">
        <w:tc>
          <w:tcPr>
            <w:tcW w:w="463"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03643C" w:rsidRPr="00D14CB5" w:rsidRDefault="0003643C" w:rsidP="002E0382">
            <w:pPr>
              <w:pStyle w:val="BodyTextIndent3"/>
              <w:widowControl w:val="0"/>
              <w:spacing w:line="240" w:lineRule="auto"/>
              <w:ind w:firstLine="0"/>
              <w:jc w:val="center"/>
              <w:rPr>
                <w:rFonts w:ascii="Arial Unicode" w:hAnsi="Arial Unicode" w:cs="Arial Unicode"/>
                <w:sz w:val="18"/>
                <w:szCs w:val="18"/>
              </w:rPr>
            </w:pPr>
          </w:p>
        </w:tc>
      </w:tr>
    </w:tbl>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03643C" w:rsidRPr="009712E3" w:rsidRDefault="0003643C"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03643C" w:rsidRPr="00D14CB5" w:rsidRDefault="0003643C"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03643C" w:rsidRPr="00D14CB5" w:rsidRDefault="0003643C" w:rsidP="002E0382">
      <w:pPr>
        <w:tabs>
          <w:tab w:val="left" w:pos="7371"/>
        </w:tabs>
        <w:ind w:left="3544" w:firstLine="3"/>
        <w:jc w:val="both"/>
        <w:rPr>
          <w:rFonts w:ascii="Arial Unicode" w:hAnsi="Arial Unicode" w:cs="Arial Unicode"/>
          <w:sz w:val="18"/>
          <w:szCs w:val="18"/>
          <w:lang w:val="hy-AM"/>
        </w:rPr>
      </w:pPr>
    </w:p>
    <w:p w:rsidR="0003643C" w:rsidRPr="00D14CB5" w:rsidRDefault="0003643C"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03643C" w:rsidRPr="00D14CB5" w:rsidRDefault="0003643C"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03643C" w:rsidRPr="00D14CB5" w:rsidRDefault="0003643C"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03643C" w:rsidRPr="00D14CB5" w:rsidRDefault="0003643C"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03643C" w:rsidRPr="00D14CB5" w:rsidRDefault="0003643C"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03643C" w:rsidRPr="00D14CB5" w:rsidRDefault="0003643C"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03643C" w:rsidRPr="00D14CB5" w:rsidRDefault="0003643C"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21/22</w:t>
      </w:r>
    </w:p>
    <w:p w:rsidR="0003643C" w:rsidRPr="00D14CB5" w:rsidRDefault="0003643C" w:rsidP="002E0382">
      <w:pPr>
        <w:widowControl w:val="0"/>
        <w:ind w:left="567" w:right="565"/>
        <w:jc w:val="center"/>
        <w:rPr>
          <w:rFonts w:ascii="Arial Unicode" w:hAnsi="Arial Unicode" w:cs="Arial Unicode"/>
          <w:b/>
          <w:bCs/>
          <w:sz w:val="18"/>
          <w:szCs w:val="18"/>
        </w:rPr>
      </w:pPr>
    </w:p>
    <w:p w:rsidR="0003643C" w:rsidRPr="00D14CB5" w:rsidRDefault="0003643C"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03643C" w:rsidRPr="00D14CB5" w:rsidRDefault="0003643C"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03643C" w:rsidRPr="00D14CB5" w:rsidRDefault="0003643C" w:rsidP="002E0382">
      <w:pPr>
        <w:pStyle w:val="Heading3"/>
        <w:keepNext w:val="0"/>
        <w:widowControl w:val="0"/>
        <w:spacing w:line="240" w:lineRule="auto"/>
        <w:ind w:left="567" w:right="565"/>
        <w:rPr>
          <w:rFonts w:ascii="Arial Unicode" w:hAnsi="Arial Unicode" w:cs="Arial Unicode"/>
          <w:sz w:val="18"/>
          <w:szCs w:val="18"/>
        </w:rPr>
      </w:pP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03643C" w:rsidRPr="00D14CB5" w:rsidRDefault="0003643C"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21/22</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03643C" w:rsidRPr="00D14CB5">
        <w:tc>
          <w:tcPr>
            <w:tcW w:w="1026" w:type="dxa"/>
            <w:vMerge w:val="restart"/>
            <w:vAlign w:val="center"/>
          </w:tcPr>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03643C" w:rsidRPr="00D14CB5">
        <w:trPr>
          <w:trHeight w:val="696"/>
        </w:trPr>
        <w:tc>
          <w:tcPr>
            <w:tcW w:w="1026" w:type="dxa"/>
            <w:vMerge/>
            <w:vAlign w:val="center"/>
          </w:tcPr>
          <w:p w:rsidR="0003643C" w:rsidRPr="00D14CB5" w:rsidRDefault="0003643C" w:rsidP="002E0382">
            <w:pPr>
              <w:widowControl w:val="0"/>
              <w:jc w:val="center"/>
              <w:rPr>
                <w:rFonts w:ascii="Arial Unicode" w:hAnsi="Arial Unicode" w:cs="Arial Unicode"/>
                <w:b/>
                <w:bCs/>
                <w:sz w:val="18"/>
                <w:szCs w:val="18"/>
              </w:rPr>
            </w:pPr>
          </w:p>
        </w:tc>
        <w:tc>
          <w:tcPr>
            <w:tcW w:w="1681" w:type="dxa"/>
            <w:vAlign w:val="center"/>
          </w:tcPr>
          <w:p w:rsidR="0003643C" w:rsidRPr="00D14CB5" w:rsidRDefault="0003643C"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03643C" w:rsidRPr="00D14CB5">
        <w:tc>
          <w:tcPr>
            <w:tcW w:w="1026"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r>
      <w:tr w:rsidR="0003643C" w:rsidRPr="00D14CB5">
        <w:tc>
          <w:tcPr>
            <w:tcW w:w="1026"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r>
      <w:tr w:rsidR="0003643C" w:rsidRPr="00D14CB5">
        <w:tc>
          <w:tcPr>
            <w:tcW w:w="1026"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03643C" w:rsidRPr="00D14CB5" w:rsidRDefault="0003643C" w:rsidP="002E0382">
            <w:pPr>
              <w:pStyle w:val="Heading3"/>
              <w:keepNext w:val="0"/>
              <w:widowControl w:val="0"/>
              <w:spacing w:line="240" w:lineRule="auto"/>
              <w:jc w:val="left"/>
              <w:rPr>
                <w:rFonts w:ascii="Arial Unicode" w:hAnsi="Arial Unicode" w:cs="Arial Unicode"/>
                <w:b/>
                <w:bCs/>
                <w:sz w:val="18"/>
                <w:szCs w:val="18"/>
              </w:rPr>
            </w:pPr>
          </w:p>
        </w:tc>
      </w:tr>
    </w:tbl>
    <w:p w:rsidR="0003643C" w:rsidRPr="00D14CB5" w:rsidRDefault="0003643C" w:rsidP="002E0382">
      <w:pPr>
        <w:widowControl w:val="0"/>
        <w:tabs>
          <w:tab w:val="left" w:pos="6804"/>
        </w:tabs>
        <w:jc w:val="center"/>
        <w:rPr>
          <w:rFonts w:ascii="Arial Unicode" w:hAnsi="Arial Unicode" w:cs="Arial Unicode"/>
          <w:sz w:val="18"/>
          <w:szCs w:val="18"/>
          <w:lang w:val="en-US"/>
        </w:rPr>
      </w:pPr>
    </w:p>
    <w:p w:rsidR="0003643C" w:rsidRPr="00D14CB5" w:rsidRDefault="0003643C"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03643C" w:rsidRPr="00D14CB5" w:rsidRDefault="0003643C"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03643C" w:rsidRPr="00D14CB5" w:rsidRDefault="0003643C" w:rsidP="002E0382">
      <w:pPr>
        <w:widowControl w:val="0"/>
        <w:jc w:val="right"/>
        <w:rPr>
          <w:rFonts w:ascii="Arial Unicode" w:hAnsi="Arial Unicode" w:cs="Arial Unicode"/>
          <w:sz w:val="18"/>
          <w:szCs w:val="18"/>
        </w:rPr>
      </w:pP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03643C" w:rsidRPr="00D14CB5" w:rsidRDefault="0003643C" w:rsidP="002E0382">
      <w:pPr>
        <w:rPr>
          <w:rFonts w:ascii="Arial Unicode" w:hAnsi="Arial Unicode" w:cs="Arial Unicode"/>
          <w:sz w:val="18"/>
          <w:szCs w:val="18"/>
        </w:rPr>
      </w:pPr>
      <w:r w:rsidRPr="00D14CB5">
        <w:rPr>
          <w:rFonts w:ascii="Arial Unicode" w:hAnsi="Arial Unicode" w:cs="Arial Unicode"/>
          <w:sz w:val="18"/>
          <w:szCs w:val="18"/>
        </w:rPr>
        <w:br w:type="page"/>
      </w:r>
    </w:p>
    <w:p w:rsidR="0003643C" w:rsidRPr="00D14CB5" w:rsidRDefault="0003643C"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03643C" w:rsidRPr="00D14CB5" w:rsidRDefault="0003643C"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21/22</w:t>
      </w:r>
    </w:p>
    <w:p w:rsidR="0003643C" w:rsidRPr="00D14CB5" w:rsidRDefault="0003643C" w:rsidP="002E0382">
      <w:pPr>
        <w:widowControl w:val="0"/>
        <w:ind w:firstLine="567"/>
        <w:jc w:val="center"/>
        <w:rPr>
          <w:rFonts w:ascii="Arial Unicode" w:hAnsi="Arial Unicode" w:cs="Arial Unicode"/>
          <w:sz w:val="18"/>
          <w:szCs w:val="18"/>
        </w:rPr>
      </w:pPr>
    </w:p>
    <w:p w:rsidR="0003643C" w:rsidRPr="00D14CB5" w:rsidRDefault="0003643C"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03643C" w:rsidRPr="00D14CB5" w:rsidRDefault="0003643C" w:rsidP="002E0382">
      <w:pPr>
        <w:widowControl w:val="0"/>
        <w:ind w:firstLine="567"/>
        <w:jc w:val="center"/>
        <w:rPr>
          <w:rFonts w:ascii="Arial Unicode" w:hAnsi="Arial Unicode" w:cs="Arial Unicode"/>
          <w:sz w:val="18"/>
          <w:szCs w:val="18"/>
        </w:rPr>
      </w:pP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21/22</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03643C" w:rsidRPr="00D14CB5" w:rsidRDefault="0003643C"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03643C" w:rsidRPr="00D14CB5">
        <w:trPr>
          <w:trHeight w:val="916"/>
          <w:jc w:val="center"/>
        </w:trPr>
        <w:tc>
          <w:tcPr>
            <w:tcW w:w="1368" w:type="dxa"/>
            <w:tcBorders>
              <w:top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03643C"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03643C" w:rsidRPr="00D14CB5" w:rsidRDefault="0003643C"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03643C" w:rsidRPr="00D14CB5" w:rsidRDefault="0003643C"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03643C" w:rsidRPr="00D14CB5" w:rsidRDefault="0003643C"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03643C" w:rsidRPr="00D14CB5" w:rsidRDefault="0003643C"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03643C" w:rsidRPr="00D14CB5" w:rsidRDefault="0003643C"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03643C" w:rsidRPr="00D14CB5">
        <w:trPr>
          <w:trHeight w:val="20"/>
          <w:jc w:val="center"/>
        </w:trPr>
        <w:tc>
          <w:tcPr>
            <w:tcW w:w="1368" w:type="dxa"/>
            <w:tcBorders>
              <w:top w:val="single" w:sz="4" w:space="0" w:color="auto"/>
              <w:bottom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03643C" w:rsidRPr="00D14CB5" w:rsidRDefault="0003643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03643C" w:rsidRPr="00D14CB5" w:rsidRDefault="0003643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03643C" w:rsidRPr="00D14CB5" w:rsidRDefault="0003643C" w:rsidP="002E0382">
            <w:pPr>
              <w:widowControl w:val="0"/>
              <w:jc w:val="center"/>
              <w:rPr>
                <w:rFonts w:ascii="Arial Unicode" w:hAnsi="Arial Unicode" w:cs="Arial Unicode"/>
                <w:sz w:val="18"/>
                <w:szCs w:val="18"/>
              </w:rPr>
            </w:pPr>
          </w:p>
        </w:tc>
      </w:tr>
      <w:tr w:rsidR="0003643C" w:rsidRPr="00D14CB5">
        <w:trPr>
          <w:trHeight w:val="521"/>
          <w:jc w:val="center"/>
        </w:trPr>
        <w:tc>
          <w:tcPr>
            <w:tcW w:w="1368" w:type="dxa"/>
            <w:tcBorders>
              <w:top w:val="single" w:sz="4" w:space="0" w:color="auto"/>
              <w:bottom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03643C" w:rsidRPr="00D14CB5" w:rsidRDefault="0003643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03643C" w:rsidRPr="00D14CB5" w:rsidRDefault="0003643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03643C" w:rsidRPr="00D14CB5" w:rsidRDefault="0003643C" w:rsidP="002E0382">
            <w:pPr>
              <w:widowControl w:val="0"/>
              <w:rPr>
                <w:rFonts w:ascii="Arial Unicode" w:hAnsi="Arial Unicode" w:cs="Arial Unicode"/>
                <w:sz w:val="18"/>
                <w:szCs w:val="18"/>
              </w:rPr>
            </w:pPr>
          </w:p>
        </w:tc>
      </w:tr>
      <w:tr w:rsidR="0003643C" w:rsidRPr="00D14CB5">
        <w:trPr>
          <w:trHeight w:val="20"/>
          <w:jc w:val="center"/>
        </w:trPr>
        <w:tc>
          <w:tcPr>
            <w:tcW w:w="1368" w:type="dxa"/>
            <w:tcBorders>
              <w:top w:val="single" w:sz="4" w:space="0" w:color="auto"/>
              <w:bottom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03643C" w:rsidRPr="00D14CB5" w:rsidRDefault="0003643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03643C" w:rsidRPr="00D14CB5" w:rsidRDefault="0003643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03643C" w:rsidRPr="00D14CB5" w:rsidRDefault="0003643C" w:rsidP="002E0382">
            <w:pPr>
              <w:widowControl w:val="0"/>
              <w:jc w:val="center"/>
              <w:rPr>
                <w:rFonts w:ascii="Arial Unicode" w:hAnsi="Arial Unicode" w:cs="Arial Unicode"/>
                <w:sz w:val="18"/>
                <w:szCs w:val="18"/>
              </w:rPr>
            </w:pPr>
          </w:p>
        </w:tc>
      </w:tr>
      <w:tr w:rsidR="0003643C" w:rsidRPr="00D14CB5">
        <w:trPr>
          <w:trHeight w:val="20"/>
          <w:jc w:val="center"/>
        </w:trPr>
        <w:tc>
          <w:tcPr>
            <w:tcW w:w="1368" w:type="dxa"/>
            <w:tcBorders>
              <w:top w:val="single" w:sz="4" w:space="0" w:color="auto"/>
              <w:bottom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03643C" w:rsidRPr="00D14CB5" w:rsidRDefault="0003643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03643C" w:rsidRPr="00D14CB5" w:rsidRDefault="0003643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03643C" w:rsidRPr="00D14CB5" w:rsidRDefault="0003643C" w:rsidP="002E0382">
            <w:pPr>
              <w:widowControl w:val="0"/>
              <w:jc w:val="center"/>
              <w:rPr>
                <w:rFonts w:ascii="Arial Unicode" w:hAnsi="Arial Unicode" w:cs="Arial Unicode"/>
                <w:sz w:val="18"/>
                <w:szCs w:val="18"/>
              </w:rPr>
            </w:pPr>
          </w:p>
        </w:tc>
      </w:tr>
      <w:tr w:rsidR="0003643C" w:rsidRPr="00D14CB5">
        <w:trPr>
          <w:trHeight w:val="270"/>
          <w:jc w:val="center"/>
        </w:trPr>
        <w:tc>
          <w:tcPr>
            <w:tcW w:w="1368" w:type="dxa"/>
            <w:tcBorders>
              <w:top w:val="single" w:sz="4" w:space="0" w:color="auto"/>
              <w:bottom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p>
        </w:tc>
      </w:tr>
    </w:tbl>
    <w:p w:rsidR="0003643C" w:rsidRPr="00D14CB5" w:rsidRDefault="0003643C"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03643C" w:rsidRPr="00D14CB5" w:rsidRDefault="0003643C"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03643C" w:rsidRPr="00D14CB5" w:rsidRDefault="0003643C" w:rsidP="002E0382">
      <w:pPr>
        <w:widowControl w:val="0"/>
        <w:jc w:val="both"/>
        <w:rPr>
          <w:rFonts w:ascii="Arial Unicode" w:hAnsi="Arial Unicode" w:cs="Arial Unicode"/>
          <w:sz w:val="18"/>
          <w:szCs w:val="18"/>
          <w:lang w:val="es-ES"/>
        </w:rPr>
      </w:pP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03643C" w:rsidRPr="00D14CB5" w:rsidRDefault="0003643C" w:rsidP="002E0382">
      <w:pPr>
        <w:rPr>
          <w:rFonts w:ascii="Arial Unicode" w:hAnsi="Arial Unicode" w:cs="Arial Unicode"/>
          <w:b/>
          <w:bCs/>
          <w:sz w:val="18"/>
          <w:szCs w:val="18"/>
        </w:rPr>
      </w:pPr>
    </w:p>
    <w:p w:rsidR="0003643C" w:rsidRPr="00D14CB5" w:rsidRDefault="0003643C" w:rsidP="002E0382">
      <w:pPr>
        <w:rPr>
          <w:rFonts w:ascii="Arial Unicode" w:hAnsi="Arial Unicode" w:cs="Arial Unicode"/>
          <w:b/>
          <w:bCs/>
          <w:sz w:val="18"/>
          <w:szCs w:val="18"/>
        </w:rPr>
      </w:pPr>
    </w:p>
    <w:p w:rsidR="0003643C" w:rsidRPr="00D14CB5" w:rsidRDefault="0003643C" w:rsidP="002E0382">
      <w:pPr>
        <w:rPr>
          <w:rFonts w:ascii="Arial Unicode" w:hAnsi="Arial Unicode" w:cs="Arial Unicode"/>
          <w:b/>
          <w:bCs/>
          <w:sz w:val="18"/>
          <w:szCs w:val="18"/>
        </w:rPr>
      </w:pPr>
    </w:p>
    <w:p w:rsidR="0003643C" w:rsidRPr="00D14CB5" w:rsidRDefault="0003643C" w:rsidP="002E0382">
      <w:pPr>
        <w:rPr>
          <w:rFonts w:ascii="Arial Unicode" w:hAnsi="Arial Unicode" w:cs="Arial Unicode"/>
          <w:b/>
          <w:bCs/>
          <w:sz w:val="18"/>
          <w:szCs w:val="18"/>
        </w:rPr>
      </w:pPr>
    </w:p>
    <w:p w:rsidR="0003643C" w:rsidRPr="00D14CB5" w:rsidRDefault="0003643C" w:rsidP="002E0382">
      <w:pPr>
        <w:rPr>
          <w:rFonts w:ascii="Arial Unicode" w:hAnsi="Arial Unicode" w:cs="Arial Unicode"/>
          <w:b/>
          <w:bCs/>
          <w:sz w:val="18"/>
          <w:szCs w:val="18"/>
        </w:rPr>
      </w:pPr>
    </w:p>
    <w:p w:rsidR="0003643C" w:rsidRPr="00D14CB5" w:rsidRDefault="0003643C" w:rsidP="002E0382">
      <w:pPr>
        <w:rPr>
          <w:rFonts w:ascii="Arial Unicode" w:hAnsi="Arial Unicode" w:cs="Arial Unicode"/>
          <w:b/>
          <w:bCs/>
          <w:sz w:val="18"/>
          <w:szCs w:val="18"/>
        </w:rPr>
      </w:pPr>
    </w:p>
    <w:p w:rsidR="0003643C" w:rsidRPr="00D14CB5" w:rsidRDefault="0003643C" w:rsidP="002E0382">
      <w:pPr>
        <w:widowControl w:val="0"/>
        <w:ind w:left="567" w:right="565"/>
        <w:jc w:val="center"/>
        <w:rPr>
          <w:rFonts w:ascii="Arial Unicode" w:hAnsi="Arial Unicode" w:cs="Arial Unicode"/>
          <w:b/>
          <w:bCs/>
          <w:sz w:val="18"/>
          <w:szCs w:val="18"/>
        </w:rPr>
      </w:pPr>
    </w:p>
    <w:p w:rsidR="0003643C" w:rsidRPr="00D14CB5" w:rsidRDefault="0003643C"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03643C" w:rsidRPr="00D14CB5" w:rsidRDefault="0003643C"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21/22</w:t>
      </w:r>
    </w:p>
    <w:p w:rsidR="0003643C" w:rsidRPr="00D14CB5" w:rsidRDefault="0003643C"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03643C" w:rsidRPr="00D14CB5" w:rsidRDefault="0003643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03643C" w:rsidRPr="00834063" w:rsidRDefault="0003643C"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03643C" w:rsidRPr="00834063" w:rsidRDefault="0003643C"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03643C" w:rsidRPr="00834063" w:rsidRDefault="0003643C"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03643C" w:rsidRPr="00834063" w:rsidRDefault="0003643C"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21/22</w:t>
      </w:r>
      <w:r w:rsidRPr="00834063">
        <w:rPr>
          <w:rFonts w:ascii="Arial Unicode" w:hAnsi="Arial Unicode" w:cs="Arial Unicode"/>
          <w:sz w:val="18"/>
          <w:szCs w:val="18"/>
        </w:rPr>
        <w:t>.</w:t>
      </w: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8"/>
          <w:szCs w:val="18"/>
        </w:rPr>
      </w:pP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03643C" w:rsidRPr="00834063" w:rsidRDefault="0003643C"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03643C" w:rsidRPr="00834063" w:rsidRDefault="0003643C"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643C" w:rsidRPr="00623515" w:rsidRDefault="0003643C"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03643C" w:rsidRPr="00F560FB" w:rsidRDefault="0003643C"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03643C" w:rsidRPr="00623515" w:rsidRDefault="0003643C"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03643C" w:rsidRPr="00F560FB" w:rsidRDefault="0003643C"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03643C" w:rsidRPr="00834063" w:rsidRDefault="0003643C"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03643C" w:rsidRPr="00834063" w:rsidRDefault="0003643C"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03643C" w:rsidRPr="00F560FB" w:rsidRDefault="0003643C"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03643C" w:rsidRPr="00834063" w:rsidRDefault="0003643C"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03643C" w:rsidRPr="00834063" w:rsidRDefault="0003643C"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643C" w:rsidRPr="00834063" w:rsidRDefault="0003643C"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03643C" w:rsidRPr="00834063" w:rsidRDefault="0003643C"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3643C" w:rsidRPr="00834063" w:rsidRDefault="0003643C"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3643C" w:rsidRPr="00D14CB5" w:rsidRDefault="0003643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03643C" w:rsidRPr="00D14CB5" w:rsidRDefault="0003643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21/22</w:t>
      </w:r>
    </w:p>
    <w:p w:rsidR="0003643C" w:rsidRPr="00F70D0A"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03643C" w:rsidRPr="00F70D0A"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03643C" w:rsidRPr="00D14CB5">
        <w:tc>
          <w:tcPr>
            <w:tcW w:w="4786" w:type="dxa"/>
          </w:tcPr>
          <w:p w:rsidR="0003643C" w:rsidRPr="00D14CB5" w:rsidRDefault="0003643C"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03643C" w:rsidRPr="00D14CB5" w:rsidRDefault="0003643C"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03643C" w:rsidRPr="00D14CB5" w:rsidRDefault="0003643C"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03643C" w:rsidRPr="00D14CB5" w:rsidRDefault="0003643C"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03643C" w:rsidRPr="00D14CB5" w:rsidRDefault="0003643C"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21/22</w:t>
      </w:r>
      <w:r w:rsidRPr="00D14CB5">
        <w:rPr>
          <w:rFonts w:ascii="Arial Unicode" w:hAnsi="Arial Unicode" w:cs="Arial Unicode"/>
          <w:sz w:val="18"/>
          <w:szCs w:val="18"/>
        </w:rPr>
        <w:t>.</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03643C" w:rsidRPr="00D14CB5" w:rsidDel="00A1321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643C" w:rsidRPr="00D14CB5" w:rsidRDefault="0003643C"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D14CB5" w:rsidRDefault="0003643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D14CB5" w:rsidRDefault="0003643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F70D0A" w:rsidRDefault="0003643C"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03643C" w:rsidRPr="00F70D0A" w:rsidRDefault="0003643C"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03643C" w:rsidRPr="000B2D64" w:rsidRDefault="0003643C"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03643C" w:rsidRPr="000B2D64" w:rsidRDefault="0003643C" w:rsidP="009C5786">
      <w:pPr>
        <w:widowControl w:val="0"/>
        <w:ind w:right="4250"/>
        <w:jc w:val="center"/>
        <w:rPr>
          <w:rFonts w:ascii="Arial Unicode" w:hAnsi="Arial Unicode" w:cs="Arial Unicode"/>
          <w:sz w:val="14"/>
          <w:szCs w:val="14"/>
        </w:rPr>
      </w:pPr>
    </w:p>
    <w:p w:rsidR="0003643C" w:rsidRPr="000B2D64" w:rsidRDefault="0003643C" w:rsidP="009C5786">
      <w:pPr>
        <w:widowControl w:val="0"/>
        <w:ind w:right="4250"/>
        <w:jc w:val="center"/>
        <w:rPr>
          <w:rFonts w:ascii="Arial Unicode" w:hAnsi="Arial Unicode" w:cs="Arial Unicode"/>
          <w:sz w:val="14"/>
          <w:szCs w:val="14"/>
        </w:rPr>
      </w:pPr>
    </w:p>
    <w:p w:rsidR="0003643C" w:rsidRPr="000B2D64" w:rsidRDefault="0003643C"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03643C" w:rsidRPr="00D14CB5">
        <w:tc>
          <w:tcPr>
            <w:tcW w:w="9588" w:type="dxa"/>
            <w:gridSpan w:val="2"/>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03643C" w:rsidRPr="00D14CB5">
        <w:tc>
          <w:tcPr>
            <w:tcW w:w="9588" w:type="dxa"/>
            <w:gridSpan w:val="2"/>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03643C" w:rsidRPr="00D14CB5">
        <w:tc>
          <w:tcPr>
            <w:tcW w:w="9588" w:type="dxa"/>
            <w:gridSpan w:val="2"/>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03643C" w:rsidRPr="00D14CB5">
        <w:tc>
          <w:tcPr>
            <w:tcW w:w="9588" w:type="dxa"/>
            <w:gridSpan w:val="2"/>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03643C" w:rsidRPr="00D14CB5">
        <w:tc>
          <w:tcPr>
            <w:tcW w:w="4673" w:type="dxa"/>
            <w:vAlign w:val="bottom"/>
          </w:tcPr>
          <w:p w:rsidR="0003643C" w:rsidRPr="00D14CB5" w:rsidRDefault="0003643C"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rPr>
                <w:rFonts w:ascii="Arial Unicode" w:hAnsi="Arial Unicode" w:cs="Arial Unicode"/>
                <w:sz w:val="18"/>
                <w:szCs w:val="18"/>
              </w:rPr>
            </w:pP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03643C" w:rsidRPr="00D14CB5" w:rsidRDefault="0003643C"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jc w:val="right"/>
              <w:rPr>
                <w:rFonts w:ascii="Arial Unicode" w:hAnsi="Arial Unicode" w:cs="Arial Unicode"/>
                <w:sz w:val="18"/>
                <w:szCs w:val="18"/>
              </w:rPr>
            </w:pP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03643C" w:rsidRPr="00D14CB5">
        <w:tc>
          <w:tcPr>
            <w:tcW w:w="4673" w:type="dxa"/>
            <w:vAlign w:val="bottom"/>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03643C" w:rsidRPr="00D14CB5" w:rsidRDefault="0003643C"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03643C" w:rsidRPr="00D14CB5" w:rsidRDefault="0003643C" w:rsidP="002E0382">
            <w:pPr>
              <w:widowControl w:val="0"/>
              <w:rPr>
                <w:rFonts w:ascii="Arial Unicode" w:hAnsi="Arial Unicode" w:cs="Arial Unicode"/>
                <w:sz w:val="18"/>
                <w:szCs w:val="18"/>
              </w:rPr>
            </w:pPr>
          </w:p>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03643C" w:rsidRPr="00D14CB5" w:rsidRDefault="0003643C"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03643C" w:rsidRPr="00D14CB5" w:rsidRDefault="0003643C" w:rsidP="002E0382">
            <w:pPr>
              <w:widowControl w:val="0"/>
              <w:rPr>
                <w:rFonts w:ascii="Arial Unicode" w:hAnsi="Arial Unicode" w:cs="Arial Unicode"/>
                <w:sz w:val="18"/>
                <w:szCs w:val="18"/>
              </w:rPr>
            </w:pPr>
          </w:p>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03643C" w:rsidRPr="00D14CB5" w:rsidRDefault="0003643C"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643C" w:rsidRPr="00D14CB5" w:rsidRDefault="0003643C" w:rsidP="002E0382">
      <w:pPr>
        <w:rPr>
          <w:rFonts w:ascii="Arial Unicode" w:hAnsi="Arial Unicode" w:cs="Arial Unicode"/>
          <w:sz w:val="18"/>
          <w:szCs w:val="18"/>
        </w:rPr>
      </w:pPr>
      <w:r w:rsidRPr="00D14CB5">
        <w:rPr>
          <w:rFonts w:ascii="Arial Unicode" w:hAnsi="Arial Unicode" w:cs="Arial Unicode"/>
          <w:sz w:val="18"/>
          <w:szCs w:val="18"/>
        </w:rPr>
        <w:br w:type="page"/>
      </w:r>
    </w:p>
    <w:p w:rsidR="0003643C" w:rsidRPr="00D14CB5" w:rsidRDefault="0003643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3643C" w:rsidRPr="00D14CB5">
        <w:trPr>
          <w:tblHeade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03643C" w:rsidRPr="00D14CB5">
        <w:trPr>
          <w:tblHeader/>
          <w:jc w:val="center"/>
        </w:trPr>
        <w:tc>
          <w:tcPr>
            <w:tcW w:w="720" w:type="dxa"/>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03643C" w:rsidRPr="00D14CB5">
        <w:trPr>
          <w:jc w:val="center"/>
        </w:trPr>
        <w:tc>
          <w:tcPr>
            <w:tcW w:w="720" w:type="dxa"/>
            <w:vAlign w:val="center"/>
          </w:tcPr>
          <w:p w:rsidR="0003643C" w:rsidRPr="00D14CB5" w:rsidDel="0010680B"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03643C" w:rsidRPr="00D14CB5" w:rsidRDefault="0003643C" w:rsidP="002E0382">
            <w:pPr>
              <w:widowControl w:val="0"/>
              <w:jc w:val="center"/>
              <w:rPr>
                <w:rFonts w:ascii="Arial Unicode" w:hAnsi="Arial Unicode" w:cs="Arial Unicode"/>
                <w:sz w:val="18"/>
                <w:szCs w:val="18"/>
              </w:rPr>
            </w:pP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bl>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21/22</w:t>
      </w:r>
    </w:p>
    <w:p w:rsidR="0003643C" w:rsidRPr="00D14CB5" w:rsidRDefault="0003643C" w:rsidP="002E0382">
      <w:pPr>
        <w:pStyle w:val="BodyTextIndent3"/>
        <w:widowControl w:val="0"/>
        <w:spacing w:line="240" w:lineRule="auto"/>
        <w:jc w:val="right"/>
        <w:rPr>
          <w:rFonts w:ascii="Arial Unicode" w:hAnsi="Arial Unicode" w:cs="Arial Unicode"/>
          <w:b/>
          <w:bCs/>
          <w:sz w:val="18"/>
          <w:szCs w:val="18"/>
        </w:rPr>
      </w:pPr>
    </w:p>
    <w:p w:rsidR="0003643C" w:rsidRPr="00D14CB5" w:rsidRDefault="0003643C"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03643C" w:rsidRPr="00F70D0A" w:rsidRDefault="0003643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03643C" w:rsidRPr="00F70D0A" w:rsidRDefault="0003643C" w:rsidP="002E0382">
      <w:pPr>
        <w:widowControl w:val="0"/>
        <w:ind w:left="567" w:right="565"/>
        <w:jc w:val="center"/>
        <w:rPr>
          <w:rFonts w:ascii="Arial Unicode" w:hAnsi="Arial Unicode" w:cs="Arial Unicode"/>
          <w:b/>
          <w:bCs/>
          <w:sz w:val="18"/>
          <w:szCs w:val="18"/>
        </w:rPr>
      </w:pPr>
    </w:p>
    <w:p w:rsidR="0003643C" w:rsidRPr="00F954AC" w:rsidRDefault="0003643C"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03643C" w:rsidRPr="00F954AC" w:rsidRDefault="0003643C"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03643C" w:rsidRPr="00A01911" w:rsidRDefault="0003643C"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03643C" w:rsidRPr="00F954AC" w:rsidRDefault="0003643C"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03643C" w:rsidRPr="00A01911" w:rsidRDefault="0003643C"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03643C" w:rsidRPr="00A01911" w:rsidRDefault="0003643C"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03643C" w:rsidRPr="00F954AC" w:rsidRDefault="0003643C"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03643C" w:rsidRPr="00F954AC" w:rsidRDefault="0003643C"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03643C" w:rsidRPr="00F954AC" w:rsidRDefault="0003643C"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03643C" w:rsidRPr="00A01911" w:rsidRDefault="0003643C"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03643C" w:rsidRPr="00F954AC" w:rsidRDefault="0003643C"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03643C" w:rsidRPr="00A01911" w:rsidRDefault="0003643C"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643C" w:rsidRPr="00623515" w:rsidRDefault="0003643C"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03643C" w:rsidRPr="00F954AC" w:rsidRDefault="0003643C"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03643C" w:rsidRPr="00623515" w:rsidRDefault="0003643C"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03643C" w:rsidRPr="00F954AC" w:rsidRDefault="0003643C"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03643C" w:rsidRPr="00A01911" w:rsidRDefault="0003643C"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03643C" w:rsidRPr="00A01911" w:rsidRDefault="0003643C"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03643C" w:rsidRPr="00F954AC" w:rsidRDefault="0003643C"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03643C" w:rsidRPr="00A01911" w:rsidRDefault="0003643C"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03643C" w:rsidRPr="00A01911" w:rsidRDefault="0003643C"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643C" w:rsidRPr="00A01911" w:rsidRDefault="0003643C"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03643C" w:rsidRPr="00A01911" w:rsidRDefault="0003643C"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3643C" w:rsidRPr="00A01911" w:rsidRDefault="0003643C"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21/22</w:t>
      </w:r>
    </w:p>
    <w:p w:rsidR="0003643C" w:rsidRPr="00D14CB5" w:rsidRDefault="0003643C" w:rsidP="002E0382">
      <w:pPr>
        <w:widowControl w:val="0"/>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03643C" w:rsidRPr="00D14CB5">
        <w:tc>
          <w:tcPr>
            <w:tcW w:w="4786" w:type="dxa"/>
          </w:tcPr>
          <w:p w:rsidR="0003643C" w:rsidRPr="00D14CB5" w:rsidRDefault="0003643C"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03643C" w:rsidRPr="00D14CB5" w:rsidRDefault="0003643C"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03643C" w:rsidRPr="00D14CB5" w:rsidRDefault="0003643C" w:rsidP="002E0382">
      <w:pPr>
        <w:widowControl w:val="0"/>
        <w:rPr>
          <w:rFonts w:ascii="Arial Unicode" w:hAnsi="Arial Unicode" w:cs="Arial Unicode"/>
          <w:b/>
          <w:bCs/>
          <w:sz w:val="18"/>
          <w:szCs w:val="18"/>
        </w:rPr>
      </w:pPr>
    </w:p>
    <w:p w:rsidR="0003643C" w:rsidRPr="00D14CB5" w:rsidRDefault="0003643C"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03643C" w:rsidRPr="00D14CB5" w:rsidRDefault="0003643C"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03643C" w:rsidRPr="00D14CB5" w:rsidRDefault="0003643C"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03643C" w:rsidRPr="00D14CB5" w:rsidRDefault="0003643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03643C" w:rsidRPr="00D14CB5" w:rsidRDefault="0003643C"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21/22</w:t>
      </w:r>
      <w:r w:rsidRPr="00D14CB5">
        <w:rPr>
          <w:rFonts w:ascii="Arial Unicode" w:hAnsi="Arial Unicode" w:cs="Arial Unicode"/>
          <w:sz w:val="18"/>
          <w:szCs w:val="18"/>
        </w:rPr>
        <w:t>.</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03643C" w:rsidRPr="00D14CB5" w:rsidDel="00A1321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643C" w:rsidRPr="00D14CB5" w:rsidRDefault="0003643C"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D14CB5" w:rsidRDefault="0003643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D14CB5" w:rsidRDefault="0003643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D14CB5" w:rsidRDefault="0003643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D14CB5" w:rsidRDefault="0003643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D14CB5" w:rsidRDefault="0003643C"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03643C" w:rsidRPr="00D14CB5" w:rsidRDefault="0003643C"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03643C" w:rsidRPr="00D14CB5" w:rsidRDefault="0003643C" w:rsidP="002E0382">
      <w:pPr>
        <w:widowControl w:val="0"/>
        <w:jc w:val="center"/>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03643C" w:rsidRPr="00D14CB5">
        <w:tc>
          <w:tcPr>
            <w:tcW w:w="9588" w:type="dxa"/>
            <w:gridSpan w:val="2"/>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03643C" w:rsidRPr="00D14CB5">
        <w:tc>
          <w:tcPr>
            <w:tcW w:w="9588" w:type="dxa"/>
            <w:gridSpan w:val="2"/>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03643C" w:rsidRPr="00D14CB5">
        <w:tc>
          <w:tcPr>
            <w:tcW w:w="9588" w:type="dxa"/>
            <w:gridSpan w:val="2"/>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03643C" w:rsidRPr="00D14CB5">
        <w:tc>
          <w:tcPr>
            <w:tcW w:w="9588" w:type="dxa"/>
            <w:gridSpan w:val="2"/>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03643C" w:rsidRPr="00D14CB5">
        <w:tc>
          <w:tcPr>
            <w:tcW w:w="9588" w:type="dxa"/>
            <w:gridSpan w:val="2"/>
            <w:vAlign w:val="bottom"/>
          </w:tcPr>
          <w:p w:rsidR="0003643C" w:rsidRPr="00D14CB5" w:rsidRDefault="0003643C"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03643C" w:rsidRPr="00D14CB5">
        <w:tc>
          <w:tcPr>
            <w:tcW w:w="4673" w:type="dxa"/>
            <w:vAlign w:val="bottom"/>
          </w:tcPr>
          <w:p w:rsidR="0003643C" w:rsidRPr="00D14CB5" w:rsidRDefault="0003643C"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rPr>
                <w:rFonts w:ascii="Arial Unicode" w:hAnsi="Arial Unicode" w:cs="Arial Unicode"/>
                <w:sz w:val="18"/>
                <w:szCs w:val="18"/>
              </w:rPr>
            </w:pP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03643C" w:rsidRPr="00D14CB5" w:rsidRDefault="0003643C"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jc w:val="right"/>
              <w:rPr>
                <w:rFonts w:ascii="Arial Unicode" w:hAnsi="Arial Unicode" w:cs="Arial Unicode"/>
                <w:sz w:val="18"/>
                <w:szCs w:val="18"/>
              </w:rPr>
            </w:pP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03643C" w:rsidRPr="00D14CB5">
        <w:tc>
          <w:tcPr>
            <w:tcW w:w="4673" w:type="dxa"/>
            <w:vAlign w:val="bottom"/>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03643C" w:rsidRPr="00D14CB5" w:rsidRDefault="0003643C"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03643C" w:rsidRPr="00D14CB5" w:rsidRDefault="0003643C" w:rsidP="002E0382">
            <w:pPr>
              <w:widowControl w:val="0"/>
              <w:rPr>
                <w:rFonts w:ascii="Arial Unicode" w:hAnsi="Arial Unicode" w:cs="Arial Unicode"/>
                <w:sz w:val="18"/>
                <w:szCs w:val="18"/>
              </w:rPr>
            </w:pPr>
          </w:p>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03643C" w:rsidRPr="00D14CB5" w:rsidRDefault="0003643C"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03643C" w:rsidRPr="00D14CB5" w:rsidRDefault="0003643C"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03643C" w:rsidRPr="00D14CB5" w:rsidRDefault="0003643C"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03643C" w:rsidRPr="00D14CB5" w:rsidRDefault="0003643C" w:rsidP="002E0382">
            <w:pPr>
              <w:widowControl w:val="0"/>
              <w:rPr>
                <w:rFonts w:ascii="Arial Unicode" w:hAnsi="Arial Unicode" w:cs="Arial Unicode"/>
                <w:sz w:val="18"/>
                <w:szCs w:val="18"/>
              </w:rPr>
            </w:pPr>
          </w:p>
          <w:p w:rsidR="0003643C" w:rsidRPr="00D14CB5" w:rsidRDefault="0003643C"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03643C" w:rsidRPr="00D14CB5" w:rsidRDefault="0003643C" w:rsidP="002E0382">
      <w:pPr>
        <w:widowControl w:val="0"/>
        <w:jc w:val="center"/>
        <w:rPr>
          <w:rFonts w:ascii="Arial Unicode" w:hAnsi="Arial Unicode" w:cs="Arial Unicode"/>
          <w:sz w:val="18"/>
          <w:szCs w:val="18"/>
        </w:rPr>
      </w:pPr>
    </w:p>
    <w:p w:rsidR="0003643C" w:rsidRPr="00D14CB5" w:rsidRDefault="0003643C"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643C" w:rsidRPr="00D14CB5" w:rsidRDefault="0003643C" w:rsidP="002E0382">
      <w:pPr>
        <w:rPr>
          <w:rFonts w:ascii="Arial Unicode" w:hAnsi="Arial Unicode" w:cs="Arial Unicode"/>
          <w:sz w:val="18"/>
          <w:szCs w:val="18"/>
        </w:rPr>
      </w:pPr>
      <w:r w:rsidRPr="00D14CB5">
        <w:rPr>
          <w:rFonts w:ascii="Arial Unicode" w:hAnsi="Arial Unicode" w:cs="Arial Unicode"/>
          <w:sz w:val="18"/>
          <w:szCs w:val="18"/>
        </w:rPr>
        <w:br w:type="page"/>
      </w:r>
    </w:p>
    <w:p w:rsidR="0003643C" w:rsidRPr="00D14CB5" w:rsidRDefault="0003643C"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3643C" w:rsidRPr="00D14CB5">
        <w:trPr>
          <w:tblHeade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03643C" w:rsidRPr="00D14CB5">
        <w:trPr>
          <w:tblHeader/>
          <w:jc w:val="center"/>
        </w:trPr>
        <w:tc>
          <w:tcPr>
            <w:tcW w:w="720" w:type="dxa"/>
            <w:vAlign w:val="center"/>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03643C" w:rsidRPr="00D14CB5">
        <w:trPr>
          <w:jc w:val="center"/>
        </w:trPr>
        <w:tc>
          <w:tcPr>
            <w:tcW w:w="720" w:type="dxa"/>
            <w:vAlign w:val="center"/>
          </w:tcPr>
          <w:p w:rsidR="0003643C" w:rsidRPr="00D14CB5" w:rsidDel="0010680B"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03643C" w:rsidRPr="00D14CB5" w:rsidRDefault="0003643C" w:rsidP="002E0382">
            <w:pPr>
              <w:widowControl w:val="0"/>
              <w:jc w:val="center"/>
              <w:rPr>
                <w:rFonts w:ascii="Arial Unicode" w:hAnsi="Arial Unicode" w:cs="Arial Unicode"/>
                <w:sz w:val="18"/>
                <w:szCs w:val="18"/>
              </w:rPr>
            </w:pP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r w:rsidR="0003643C" w:rsidRPr="00D14CB5">
        <w:trPr>
          <w:jc w:val="center"/>
        </w:trPr>
        <w:tc>
          <w:tcPr>
            <w:tcW w:w="7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3643C" w:rsidRPr="00D14CB5" w:rsidRDefault="0003643C" w:rsidP="002E0382">
            <w:pPr>
              <w:widowControl w:val="0"/>
              <w:jc w:val="center"/>
              <w:rPr>
                <w:rFonts w:ascii="Arial Unicode" w:hAnsi="Arial Unicode" w:cs="Arial Unicode"/>
                <w:sz w:val="18"/>
                <w:szCs w:val="18"/>
              </w:rPr>
            </w:pPr>
          </w:p>
        </w:tc>
      </w:tr>
    </w:tbl>
    <w:p w:rsidR="0003643C" w:rsidRPr="00D14CB5" w:rsidRDefault="0003643C" w:rsidP="002E0382">
      <w:pPr>
        <w:widowControl w:val="0"/>
        <w:ind w:left="567" w:right="565"/>
        <w:jc w:val="center"/>
        <w:rPr>
          <w:rFonts w:ascii="Arial Unicode" w:hAnsi="Arial Unicode" w:cs="Arial Unicode"/>
          <w:b/>
          <w:bCs/>
          <w:sz w:val="18"/>
          <w:szCs w:val="18"/>
        </w:rPr>
      </w:pPr>
    </w:p>
    <w:p w:rsidR="0003643C" w:rsidRPr="00D14CB5" w:rsidRDefault="0003643C" w:rsidP="002E0382">
      <w:pPr>
        <w:widowControl w:val="0"/>
        <w:ind w:left="567" w:right="565"/>
        <w:jc w:val="center"/>
        <w:rPr>
          <w:rFonts w:ascii="Arial Unicode" w:hAnsi="Arial Unicode" w:cs="Arial Unicode"/>
          <w:b/>
          <w:bCs/>
          <w:sz w:val="18"/>
          <w:szCs w:val="18"/>
        </w:rPr>
      </w:pPr>
    </w:p>
    <w:p w:rsidR="0003643C" w:rsidRPr="00D14CB5" w:rsidRDefault="0003643C"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03643C" w:rsidRPr="00D14CB5" w:rsidRDefault="0003643C"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21/22</w:t>
      </w:r>
    </w:p>
    <w:p w:rsidR="0003643C" w:rsidRPr="00D14CB5" w:rsidRDefault="0003643C" w:rsidP="002E0382">
      <w:pPr>
        <w:pStyle w:val="BodyTextIndent3"/>
        <w:widowControl w:val="0"/>
        <w:spacing w:line="240" w:lineRule="auto"/>
        <w:jc w:val="right"/>
        <w:rPr>
          <w:rFonts w:ascii="Arial Unicode" w:hAnsi="Arial Unicode" w:cs="Arial Unicode"/>
          <w:b/>
          <w:bCs/>
          <w:sz w:val="18"/>
          <w:szCs w:val="18"/>
        </w:rPr>
      </w:pPr>
    </w:p>
    <w:p w:rsidR="0003643C" w:rsidRPr="00D14CB5" w:rsidRDefault="0003643C" w:rsidP="002E0382">
      <w:pPr>
        <w:widowControl w:val="0"/>
        <w:ind w:left="-142" w:firstLine="142"/>
        <w:jc w:val="center"/>
        <w:rPr>
          <w:rFonts w:ascii="Arial Unicode" w:hAnsi="Arial Unicode" w:cs="Arial Unicode"/>
          <w:i/>
          <w:iCs/>
          <w:sz w:val="18"/>
          <w:szCs w:val="18"/>
        </w:rPr>
      </w:pPr>
    </w:p>
    <w:p w:rsidR="0003643C" w:rsidRPr="00D14CB5" w:rsidRDefault="0003643C"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03643C" w:rsidRPr="00D14CB5" w:rsidRDefault="0003643C"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03643C" w:rsidRPr="00D14CB5" w:rsidRDefault="0003643C"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21/22</w:t>
      </w:r>
    </w:p>
    <w:tbl>
      <w:tblPr>
        <w:tblW w:w="0" w:type="auto"/>
        <w:tblInd w:w="-106" w:type="dxa"/>
        <w:tblLook w:val="00A0"/>
      </w:tblPr>
      <w:tblGrid>
        <w:gridCol w:w="4643"/>
        <w:gridCol w:w="4643"/>
      </w:tblGrid>
      <w:tr w:rsidR="0003643C" w:rsidRPr="00D14CB5">
        <w:tc>
          <w:tcPr>
            <w:tcW w:w="4643" w:type="dxa"/>
          </w:tcPr>
          <w:p w:rsidR="0003643C" w:rsidRPr="00D14CB5" w:rsidRDefault="0003643C"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03643C" w:rsidRPr="00D14CB5" w:rsidRDefault="0003643C"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03643C" w:rsidRPr="00D14CB5" w:rsidRDefault="0003643C" w:rsidP="002E0382">
      <w:pPr>
        <w:widowControl w:val="0"/>
        <w:tabs>
          <w:tab w:val="left" w:pos="720"/>
          <w:tab w:val="left" w:pos="1440"/>
          <w:tab w:val="left" w:pos="8865"/>
        </w:tabs>
        <w:jc w:val="center"/>
        <w:rPr>
          <w:rFonts w:ascii="Arial Unicode" w:hAnsi="Arial Unicode" w:cs="Arial Unicode"/>
          <w:sz w:val="18"/>
          <w:szCs w:val="18"/>
        </w:rPr>
      </w:pPr>
    </w:p>
    <w:p w:rsidR="0003643C" w:rsidRPr="00D14CB5" w:rsidRDefault="0003643C"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3643C" w:rsidRPr="00D14CB5" w:rsidRDefault="0003643C" w:rsidP="002E0382">
      <w:pPr>
        <w:widowControl w:val="0"/>
        <w:ind w:firstLine="709"/>
        <w:jc w:val="both"/>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3643C" w:rsidRPr="00D14CB5" w:rsidRDefault="0003643C" w:rsidP="002E0382">
      <w:pPr>
        <w:widowControl w:val="0"/>
        <w:ind w:firstLine="709"/>
        <w:jc w:val="both"/>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03643C" w:rsidRPr="00D14CB5" w:rsidRDefault="0003643C"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03643C" w:rsidRPr="00D14CB5" w:rsidRDefault="0003643C"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3643C" w:rsidRPr="00D14CB5" w:rsidRDefault="0003643C"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03643C" w:rsidRPr="00D14CB5" w:rsidRDefault="0003643C"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03643C" w:rsidRPr="00D14CB5" w:rsidRDefault="0003643C"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3643C" w:rsidRPr="00D14CB5" w:rsidRDefault="0003643C"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03643C" w:rsidRPr="00D14CB5" w:rsidRDefault="0003643C" w:rsidP="002E0382">
      <w:pPr>
        <w:widowControl w:val="0"/>
        <w:ind w:firstLine="720"/>
        <w:jc w:val="both"/>
        <w:rPr>
          <w:rFonts w:ascii="Arial Unicode" w:hAnsi="Arial Unicode" w:cs="Arial Unicode"/>
          <w:i/>
          <w:iCs/>
          <w:sz w:val="18"/>
          <w:szCs w:val="18"/>
          <w:u w:val="single"/>
          <w:lang w:val="hy-AM"/>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03643C" w:rsidRPr="00D14CB5" w:rsidRDefault="0003643C" w:rsidP="002E0382">
      <w:pPr>
        <w:widowControl w:val="0"/>
        <w:tabs>
          <w:tab w:val="left" w:pos="1134"/>
        </w:tabs>
        <w:ind w:firstLine="567"/>
        <w:jc w:val="both"/>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03643C" w:rsidRPr="00D14CB5" w:rsidRDefault="0003643C" w:rsidP="002E0382">
      <w:pPr>
        <w:rPr>
          <w:rFonts w:ascii="Arial Unicode" w:hAnsi="Arial Unicode" w:cs="Arial Unicode"/>
          <w:sz w:val="18"/>
          <w:szCs w:val="18"/>
          <w:lang w:val="hy-AM"/>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3643C" w:rsidRPr="00D14CB5" w:rsidRDefault="0003643C" w:rsidP="002E0382">
      <w:pPr>
        <w:widowControl w:val="0"/>
        <w:jc w:val="center"/>
        <w:rPr>
          <w:rFonts w:ascii="Arial Unicode" w:hAnsi="Arial Unicode" w:cs="Arial Unicode"/>
          <w:sz w:val="18"/>
          <w:szCs w:val="18"/>
          <w:lang w:val="hy-AM"/>
        </w:rPr>
      </w:pP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3643C" w:rsidRPr="00D14CB5" w:rsidRDefault="0003643C"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3643C" w:rsidRPr="00D14CB5" w:rsidRDefault="0003643C"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03643C" w:rsidRPr="00D14CB5" w:rsidRDefault="0003643C"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03643C" w:rsidRPr="00D14CB5" w:rsidRDefault="0003643C"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3643C" w:rsidRPr="00D14CB5"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03643C" w:rsidRPr="00F70D0A" w:rsidRDefault="0003643C"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03643C" w:rsidRPr="00D14CB5" w:rsidRDefault="0003643C"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03643C" w:rsidRPr="00D14CB5">
        <w:tc>
          <w:tcPr>
            <w:tcW w:w="4536"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03643C" w:rsidRPr="00D14CB5" w:rsidRDefault="0003643C" w:rsidP="002E0382">
            <w:pPr>
              <w:widowControl w:val="0"/>
              <w:jc w:val="center"/>
              <w:rPr>
                <w:rFonts w:ascii="Arial Unicode" w:hAnsi="Arial Unicode" w:cs="Arial Unicode"/>
                <w:sz w:val="18"/>
                <w:szCs w:val="18"/>
              </w:rPr>
            </w:pPr>
          </w:p>
        </w:tc>
        <w:tc>
          <w:tcPr>
            <w:tcW w:w="4343" w:type="dxa"/>
          </w:tcPr>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03643C" w:rsidRPr="00D14CB5" w:rsidRDefault="0003643C"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03643C" w:rsidRPr="00D14CB5" w:rsidRDefault="0003643C" w:rsidP="002E0382">
      <w:pPr>
        <w:widowControl w:val="0"/>
        <w:rPr>
          <w:rFonts w:ascii="Arial Unicode" w:hAnsi="Arial Unicode" w:cs="Arial Unicode"/>
          <w:sz w:val="18"/>
          <w:szCs w:val="18"/>
        </w:rPr>
      </w:pPr>
    </w:p>
    <w:p w:rsidR="0003643C" w:rsidRPr="00FB7396" w:rsidRDefault="0003643C"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03643C" w:rsidRPr="00FB7396" w:rsidRDefault="0003643C"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21/22</w:t>
      </w:r>
    </w:p>
    <w:p w:rsidR="0003643C" w:rsidRPr="00D14CB5" w:rsidRDefault="0003643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03643C" w:rsidRPr="00F70D0A" w:rsidRDefault="0003643C" w:rsidP="002E0382">
      <w:pPr>
        <w:widowControl w:val="0"/>
        <w:jc w:val="center"/>
        <w:rPr>
          <w:rFonts w:ascii="Arial Unicode" w:hAnsi="Arial Unicode" w:cs="Arial Unicode"/>
          <w:sz w:val="18"/>
          <w:szCs w:val="18"/>
        </w:rPr>
      </w:pPr>
    </w:p>
    <w:p w:rsidR="0003643C" w:rsidRPr="00F70D0A" w:rsidRDefault="0003643C"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03643C" w:rsidRPr="00F70D0A" w:rsidRDefault="0003643C"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03643C" w:rsidRPr="00D14CB5">
        <w:tc>
          <w:tcPr>
            <w:tcW w:w="9892" w:type="dxa"/>
            <w:gridSpan w:val="16"/>
          </w:tcPr>
          <w:p w:rsidR="0003643C" w:rsidRPr="00D14CB5" w:rsidRDefault="0003643C"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03643C" w:rsidRPr="00D14CB5">
        <w:tc>
          <w:tcPr>
            <w:tcW w:w="960" w:type="dxa"/>
            <w:vAlign w:val="center"/>
          </w:tcPr>
          <w:p w:rsidR="0003643C" w:rsidRPr="00D14CB5" w:rsidRDefault="0003643C"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03643C" w:rsidRPr="00D14CB5" w:rsidRDefault="0003643C"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03643C" w:rsidRPr="00D14CB5" w:rsidRDefault="0003643C"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03643C" w:rsidRPr="00D14CB5" w:rsidRDefault="0003643C"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03643C" w:rsidRPr="00D14CB5">
        <w:trPr>
          <w:cantSplit/>
          <w:trHeight w:val="1538"/>
        </w:trPr>
        <w:tc>
          <w:tcPr>
            <w:tcW w:w="960" w:type="dxa"/>
          </w:tcPr>
          <w:p w:rsidR="0003643C" w:rsidRPr="00D14CB5" w:rsidRDefault="0003643C" w:rsidP="002E0382">
            <w:pPr>
              <w:jc w:val="center"/>
              <w:rPr>
                <w:rFonts w:ascii="Arial Unicode" w:hAnsi="Arial Unicode" w:cs="Arial Unicode"/>
                <w:sz w:val="18"/>
                <w:szCs w:val="18"/>
                <w:lang w:val="es-ES"/>
              </w:rPr>
            </w:pPr>
          </w:p>
        </w:tc>
        <w:tc>
          <w:tcPr>
            <w:tcW w:w="1320" w:type="dxa"/>
          </w:tcPr>
          <w:p w:rsidR="0003643C" w:rsidRPr="00D14CB5" w:rsidRDefault="0003643C" w:rsidP="002E0382">
            <w:pPr>
              <w:jc w:val="center"/>
              <w:rPr>
                <w:rFonts w:ascii="Arial Unicode" w:hAnsi="Arial Unicode" w:cs="Arial Unicode"/>
                <w:sz w:val="18"/>
                <w:szCs w:val="18"/>
                <w:lang w:val="es-ES"/>
              </w:rPr>
            </w:pPr>
          </w:p>
        </w:tc>
        <w:tc>
          <w:tcPr>
            <w:tcW w:w="1200" w:type="dxa"/>
          </w:tcPr>
          <w:p w:rsidR="0003643C" w:rsidRPr="00D14CB5" w:rsidRDefault="0003643C" w:rsidP="002E0382">
            <w:pPr>
              <w:jc w:val="center"/>
              <w:rPr>
                <w:rFonts w:ascii="Arial Unicode" w:hAnsi="Arial Unicode" w:cs="Arial Unicode"/>
                <w:sz w:val="18"/>
                <w:szCs w:val="18"/>
                <w:lang w:val="es-ES"/>
              </w:rPr>
            </w:pPr>
          </w:p>
        </w:tc>
        <w:tc>
          <w:tcPr>
            <w:tcW w:w="4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03643C" w:rsidRPr="00D14CB5" w:rsidRDefault="0003643C"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03643C" w:rsidRPr="00083D0B" w:rsidRDefault="0003643C"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03643C" w:rsidRPr="00D14CB5">
        <w:trPr>
          <w:cantSplit/>
          <w:trHeight w:val="1538"/>
        </w:trPr>
        <w:tc>
          <w:tcPr>
            <w:tcW w:w="960" w:type="dxa"/>
            <w:vAlign w:val="center"/>
          </w:tcPr>
          <w:p w:rsidR="0003643C" w:rsidRPr="00083D0B"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03643C" w:rsidRPr="00FF60F9" w:rsidRDefault="0003643C"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03643C" w:rsidRPr="001F53E3" w:rsidRDefault="0003643C"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03643C" w:rsidRPr="00D14CB5" w:rsidRDefault="0003643C"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03643C" w:rsidRPr="00D14CB5" w:rsidRDefault="0003643C" w:rsidP="002E0382">
      <w:pPr>
        <w:widowControl w:val="0"/>
        <w:jc w:val="right"/>
        <w:rPr>
          <w:rFonts w:ascii="Arial Unicode" w:hAnsi="Arial Unicode" w:cs="Arial Unicode"/>
          <w:sz w:val="18"/>
          <w:szCs w:val="18"/>
        </w:rPr>
      </w:pPr>
    </w:p>
    <w:p w:rsidR="0003643C" w:rsidRPr="00D14CB5" w:rsidRDefault="0003643C" w:rsidP="002E0382">
      <w:pPr>
        <w:widowControl w:val="0"/>
        <w:jc w:val="right"/>
        <w:rPr>
          <w:rFonts w:ascii="Arial Unicode" w:hAnsi="Arial Unicode" w:cs="Arial Unicode"/>
          <w:sz w:val="18"/>
          <w:szCs w:val="18"/>
        </w:rPr>
      </w:pPr>
    </w:p>
    <w:p w:rsidR="0003643C" w:rsidRPr="00D14CB5" w:rsidRDefault="0003643C" w:rsidP="002E0382">
      <w:pPr>
        <w:widowControl w:val="0"/>
        <w:rPr>
          <w:rFonts w:ascii="Arial Unicode" w:hAnsi="Arial Unicode" w:cs="Arial Unicode"/>
          <w:i/>
          <w:iCs/>
          <w:sz w:val="18"/>
          <w:szCs w:val="18"/>
        </w:rPr>
      </w:pPr>
    </w:p>
    <w:p w:rsidR="0003643C" w:rsidRPr="00D14CB5" w:rsidRDefault="0003643C"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03643C" w:rsidRPr="00D14CB5">
        <w:trPr>
          <w:jc w:val="center"/>
        </w:trPr>
        <w:tc>
          <w:tcPr>
            <w:tcW w:w="4536" w:type="dxa"/>
          </w:tcPr>
          <w:p w:rsidR="0003643C" w:rsidRPr="00F70D0A"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03643C" w:rsidRPr="00F70D0A" w:rsidRDefault="0003643C" w:rsidP="002E0382">
            <w:pPr>
              <w:widowControl w:val="0"/>
              <w:jc w:val="center"/>
              <w:rPr>
                <w:rFonts w:ascii="Arial Unicode" w:hAnsi="Arial Unicode" w:cs="Arial Unicode"/>
                <w:b/>
                <w:bCs/>
                <w:sz w:val="18"/>
                <w:szCs w:val="18"/>
              </w:rPr>
            </w:pP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03643C" w:rsidRPr="00D14CB5" w:rsidRDefault="0003643C"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03643C" w:rsidRPr="00D14CB5" w:rsidRDefault="0003643C" w:rsidP="002E0382">
            <w:pPr>
              <w:jc w:val="center"/>
              <w:rPr>
                <w:rFonts w:ascii="Arial Unicode" w:hAnsi="Arial Unicode" w:cs="Arial Unicode"/>
                <w:sz w:val="18"/>
                <w:szCs w:val="18"/>
              </w:rPr>
            </w:pP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03643C" w:rsidRPr="00D14CB5" w:rsidRDefault="0003643C" w:rsidP="002E0382">
            <w:pPr>
              <w:widowControl w:val="0"/>
              <w:jc w:val="center"/>
              <w:rPr>
                <w:rFonts w:ascii="Arial Unicode" w:hAnsi="Arial Unicode" w:cs="Arial Unicode"/>
                <w:sz w:val="18"/>
                <w:szCs w:val="18"/>
              </w:rPr>
            </w:pPr>
          </w:p>
        </w:tc>
        <w:tc>
          <w:tcPr>
            <w:tcW w:w="4343" w:type="dxa"/>
          </w:tcPr>
          <w:p w:rsidR="0003643C" w:rsidRDefault="0003643C"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03643C" w:rsidRDefault="0003643C" w:rsidP="002E0382">
            <w:pPr>
              <w:widowControl w:val="0"/>
              <w:jc w:val="center"/>
              <w:rPr>
                <w:rFonts w:ascii="Arial Unicode" w:hAnsi="Arial Unicode" w:cs="Arial Unicode"/>
                <w:b/>
                <w:bCs/>
                <w:sz w:val="18"/>
                <w:szCs w:val="18"/>
                <w:lang w:val="en-US"/>
              </w:rPr>
            </w:pPr>
          </w:p>
          <w:p w:rsidR="0003643C" w:rsidRDefault="0003643C" w:rsidP="002E0382">
            <w:pPr>
              <w:widowControl w:val="0"/>
              <w:jc w:val="center"/>
              <w:rPr>
                <w:rFonts w:ascii="Arial Unicode" w:hAnsi="Arial Unicode" w:cs="Arial Unicode"/>
                <w:b/>
                <w:bCs/>
                <w:sz w:val="18"/>
                <w:szCs w:val="18"/>
                <w:lang w:val="en-US"/>
              </w:rPr>
            </w:pPr>
          </w:p>
          <w:p w:rsidR="0003643C" w:rsidRDefault="0003643C" w:rsidP="002E0382">
            <w:pPr>
              <w:widowControl w:val="0"/>
              <w:jc w:val="center"/>
              <w:rPr>
                <w:rFonts w:ascii="Arial Unicode" w:hAnsi="Arial Unicode" w:cs="Arial Unicode"/>
                <w:b/>
                <w:bCs/>
                <w:sz w:val="18"/>
                <w:szCs w:val="18"/>
                <w:lang w:val="en-US"/>
              </w:rPr>
            </w:pPr>
          </w:p>
          <w:p w:rsidR="0003643C" w:rsidRDefault="0003643C" w:rsidP="002E0382">
            <w:pPr>
              <w:widowControl w:val="0"/>
              <w:jc w:val="center"/>
              <w:rPr>
                <w:rFonts w:ascii="Arial Unicode" w:hAnsi="Arial Unicode" w:cs="Arial Unicode"/>
                <w:b/>
                <w:bCs/>
                <w:sz w:val="18"/>
                <w:szCs w:val="18"/>
                <w:lang w:val="en-US"/>
              </w:rPr>
            </w:pPr>
          </w:p>
          <w:p w:rsidR="0003643C" w:rsidRDefault="0003643C" w:rsidP="002E0382">
            <w:pPr>
              <w:widowControl w:val="0"/>
              <w:jc w:val="center"/>
              <w:rPr>
                <w:rFonts w:ascii="Arial Unicode" w:hAnsi="Arial Unicode" w:cs="Arial Unicode"/>
                <w:b/>
                <w:bCs/>
                <w:sz w:val="18"/>
                <w:szCs w:val="18"/>
                <w:lang w:val="en-US"/>
              </w:rPr>
            </w:pPr>
          </w:p>
          <w:p w:rsidR="0003643C" w:rsidRDefault="0003643C" w:rsidP="002E0382">
            <w:pPr>
              <w:widowControl w:val="0"/>
              <w:jc w:val="center"/>
              <w:rPr>
                <w:rFonts w:ascii="Arial Unicode" w:hAnsi="Arial Unicode" w:cs="Arial Unicode"/>
                <w:b/>
                <w:bCs/>
                <w:sz w:val="18"/>
                <w:szCs w:val="18"/>
                <w:lang w:val="en-US"/>
              </w:rPr>
            </w:pPr>
          </w:p>
          <w:p w:rsidR="0003643C" w:rsidRPr="00FB7396" w:rsidRDefault="0003643C" w:rsidP="002E0382">
            <w:pPr>
              <w:widowControl w:val="0"/>
              <w:jc w:val="center"/>
              <w:rPr>
                <w:rFonts w:ascii="Arial Unicode" w:hAnsi="Arial Unicode" w:cs="Arial Unicode"/>
                <w:b/>
                <w:bCs/>
                <w:sz w:val="18"/>
                <w:szCs w:val="18"/>
                <w:lang w:val="en-US"/>
              </w:rPr>
            </w:pPr>
          </w:p>
          <w:p w:rsidR="0003643C" w:rsidRPr="00D14CB5" w:rsidRDefault="0003643C"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03643C" w:rsidRPr="00D14CB5" w:rsidRDefault="0003643C" w:rsidP="002E0382">
      <w:pPr>
        <w:widowControl w:val="0"/>
        <w:rPr>
          <w:rFonts w:ascii="Arial Unicode" w:hAnsi="Arial Unicode" w:cs="Arial Unicode"/>
          <w:sz w:val="18"/>
          <w:szCs w:val="18"/>
        </w:rPr>
        <w:sectPr w:rsidR="0003643C" w:rsidRPr="00D14CB5" w:rsidSect="00183055">
          <w:footerReference w:type="default" r:id="rId10"/>
          <w:footnotePr>
            <w:pos w:val="beneathText"/>
          </w:footnotePr>
          <w:pgSz w:w="11906" w:h="16838" w:code="9"/>
          <w:pgMar w:top="899" w:right="1418" w:bottom="899" w:left="1418" w:header="561" w:footer="561" w:gutter="0"/>
          <w:cols w:space="720"/>
        </w:sectPr>
      </w:pPr>
    </w:p>
    <w:p w:rsidR="0003643C" w:rsidRPr="00FB7396" w:rsidRDefault="0003643C"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03643C" w:rsidRPr="00FB7396" w:rsidRDefault="0003643C"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21/22</w:t>
      </w:r>
    </w:p>
    <w:p w:rsidR="0003643C" w:rsidRPr="00D14CB5" w:rsidRDefault="0003643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03643C" w:rsidRPr="00D14CB5" w:rsidRDefault="0003643C"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03643C" w:rsidRPr="00D14CB5">
        <w:trPr>
          <w:tblCellSpacing w:w="7" w:type="dxa"/>
          <w:jc w:val="center"/>
        </w:trPr>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03643C" w:rsidRPr="00D14CB5" w:rsidRDefault="0003643C" w:rsidP="002E0382">
      <w:pPr>
        <w:widowControl w:val="0"/>
        <w:ind w:firstLine="375"/>
        <w:rPr>
          <w:rFonts w:ascii="Arial Unicode" w:hAnsi="Arial Unicode" w:cs="Arial Unicode"/>
          <w:sz w:val="18"/>
          <w:szCs w:val="18"/>
        </w:rPr>
      </w:pPr>
    </w:p>
    <w:p w:rsidR="0003643C" w:rsidRPr="00D14CB5" w:rsidRDefault="0003643C"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03643C" w:rsidRPr="00D14CB5" w:rsidRDefault="0003643C"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03643C" w:rsidRPr="00D14CB5" w:rsidRDefault="0003643C" w:rsidP="002E0382">
      <w:pPr>
        <w:pStyle w:val="BodyTextIndent"/>
        <w:widowControl w:val="0"/>
        <w:spacing w:after="0" w:line="240" w:lineRule="auto"/>
        <w:ind w:firstLine="0"/>
        <w:jc w:val="center"/>
        <w:rPr>
          <w:rFonts w:ascii="Arial Unicode" w:hAnsi="Arial Unicode" w:cs="Arial Unicode"/>
          <w:b/>
          <w:bCs/>
          <w:i/>
          <w:iCs/>
          <w:sz w:val="18"/>
          <w:szCs w:val="18"/>
        </w:rPr>
      </w:pPr>
    </w:p>
    <w:p w:rsidR="0003643C" w:rsidRPr="00D14CB5" w:rsidRDefault="0003643C"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03643C" w:rsidRPr="00D14CB5" w:rsidRDefault="0003643C"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03643C" w:rsidRPr="00D14CB5" w:rsidRDefault="0003643C"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03643C" w:rsidRPr="00D14CB5" w:rsidRDefault="0003643C"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03643C" w:rsidRPr="00D14CB5" w:rsidRDefault="0003643C"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03643C" w:rsidRPr="00D14CB5">
        <w:trPr>
          <w:jc w:val="center"/>
        </w:trPr>
        <w:tc>
          <w:tcPr>
            <w:tcW w:w="442" w:type="dxa"/>
            <w:vMerge w:val="restart"/>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03643C" w:rsidRPr="00D14CB5" w:rsidRDefault="0003643C"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03643C" w:rsidRPr="00D14CB5">
        <w:trPr>
          <w:jc w:val="center"/>
        </w:trPr>
        <w:tc>
          <w:tcPr>
            <w:tcW w:w="442" w:type="dxa"/>
            <w:vMerge/>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03643C" w:rsidRPr="00D14CB5">
        <w:trPr>
          <w:trHeight w:val="1105"/>
          <w:jc w:val="center"/>
        </w:trPr>
        <w:tc>
          <w:tcPr>
            <w:tcW w:w="442" w:type="dxa"/>
            <w:vMerge/>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r>
      <w:tr w:rsidR="0003643C" w:rsidRPr="00D14CB5">
        <w:trPr>
          <w:jc w:val="center"/>
        </w:trPr>
        <w:tc>
          <w:tcPr>
            <w:tcW w:w="442"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r>
      <w:tr w:rsidR="0003643C" w:rsidRPr="00D14CB5">
        <w:trPr>
          <w:jc w:val="center"/>
        </w:trPr>
        <w:tc>
          <w:tcPr>
            <w:tcW w:w="442"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03643C" w:rsidRPr="00D14CB5" w:rsidRDefault="0003643C" w:rsidP="002E0382">
            <w:pPr>
              <w:pStyle w:val="NormalWeb"/>
              <w:widowControl w:val="0"/>
              <w:spacing w:before="0" w:beforeAutospacing="0" w:after="0" w:afterAutospacing="0"/>
              <w:jc w:val="center"/>
              <w:rPr>
                <w:rFonts w:ascii="Arial Unicode" w:hAnsi="Arial Unicode" w:cs="Arial Unicode"/>
                <w:sz w:val="18"/>
                <w:szCs w:val="18"/>
              </w:rPr>
            </w:pPr>
          </w:p>
        </w:tc>
      </w:tr>
    </w:tbl>
    <w:p w:rsidR="0003643C" w:rsidRPr="00D14CB5" w:rsidRDefault="0003643C" w:rsidP="002E0382">
      <w:pPr>
        <w:widowControl w:val="0"/>
        <w:ind w:firstLine="375"/>
        <w:jc w:val="both"/>
        <w:rPr>
          <w:rFonts w:ascii="Arial Unicode" w:hAnsi="Arial Unicode" w:cs="Arial Unicode"/>
          <w:sz w:val="18"/>
          <w:szCs w:val="18"/>
          <w:lang w:val="en-US"/>
        </w:rPr>
      </w:pPr>
    </w:p>
    <w:p w:rsidR="0003643C" w:rsidRPr="00D14CB5" w:rsidRDefault="0003643C"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03643C" w:rsidRPr="00D14CB5" w:rsidRDefault="0003643C"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03643C" w:rsidRPr="00D14CB5">
        <w:trPr>
          <w:trHeight w:val="266"/>
          <w:tblCellSpacing w:w="7" w:type="dxa"/>
          <w:jc w:val="center"/>
        </w:trPr>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03643C" w:rsidRPr="00D14CB5">
        <w:trPr>
          <w:trHeight w:val="473"/>
          <w:tblCellSpacing w:w="7" w:type="dxa"/>
          <w:jc w:val="center"/>
        </w:trPr>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03643C" w:rsidRPr="00D14CB5" w:rsidRDefault="0003643C"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03643C" w:rsidRPr="00D14CB5" w:rsidRDefault="0003643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03643C" w:rsidRPr="00D14CB5">
        <w:trPr>
          <w:trHeight w:val="503"/>
          <w:tblCellSpacing w:w="7" w:type="dxa"/>
          <w:jc w:val="center"/>
        </w:trPr>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03643C" w:rsidRPr="00D14CB5" w:rsidRDefault="0003643C"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03643C" w:rsidRPr="00D14CB5" w:rsidRDefault="0003643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03643C" w:rsidRPr="00D14CB5">
        <w:trPr>
          <w:trHeight w:val="281"/>
          <w:tblCellSpacing w:w="7" w:type="dxa"/>
          <w:jc w:val="center"/>
        </w:trPr>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03643C" w:rsidRPr="00D14CB5" w:rsidRDefault="0003643C" w:rsidP="002E0382">
      <w:pPr>
        <w:widowControl w:val="0"/>
        <w:jc w:val="right"/>
        <w:rPr>
          <w:rFonts w:ascii="Arial Unicode" w:hAnsi="Arial Unicode" w:cs="Arial Unicode"/>
          <w:b/>
          <w:bCs/>
          <w:sz w:val="18"/>
          <w:szCs w:val="18"/>
        </w:rPr>
      </w:pPr>
    </w:p>
    <w:p w:rsidR="0003643C" w:rsidRPr="00FB7396" w:rsidRDefault="0003643C"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03643C" w:rsidRPr="00FB7396" w:rsidRDefault="0003643C"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21/22</w:t>
      </w:r>
    </w:p>
    <w:p w:rsidR="0003643C" w:rsidRPr="00D14CB5" w:rsidRDefault="0003643C"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03643C" w:rsidRPr="00D14CB5" w:rsidRDefault="0003643C" w:rsidP="002E0382">
      <w:pPr>
        <w:widowControl w:val="0"/>
        <w:tabs>
          <w:tab w:val="left" w:pos="360"/>
          <w:tab w:val="left" w:pos="540"/>
        </w:tabs>
        <w:jc w:val="center"/>
        <w:rPr>
          <w:rFonts w:ascii="Arial Unicode" w:hAnsi="Arial Unicode" w:cs="Arial Unicode"/>
          <w:b/>
          <w:bCs/>
          <w:sz w:val="18"/>
          <w:szCs w:val="18"/>
        </w:rPr>
      </w:pPr>
    </w:p>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03643C" w:rsidRPr="00D14CB5" w:rsidRDefault="0003643C"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03643C" w:rsidRPr="00D14CB5" w:rsidRDefault="0003643C" w:rsidP="002E0382">
      <w:pPr>
        <w:widowControl w:val="0"/>
        <w:tabs>
          <w:tab w:val="left" w:pos="360"/>
          <w:tab w:val="left" w:pos="540"/>
        </w:tabs>
        <w:jc w:val="center"/>
        <w:rPr>
          <w:rFonts w:ascii="Arial Unicode" w:hAnsi="Arial Unicode" w:cs="Arial Unicode"/>
          <w:sz w:val="18"/>
          <w:szCs w:val="18"/>
        </w:rPr>
      </w:pP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03643C" w:rsidRPr="00D14CB5" w:rsidRDefault="0003643C"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03643C" w:rsidRPr="00D14CB5" w:rsidRDefault="0003643C"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03643C" w:rsidRPr="00D14CB5" w:rsidRDefault="0003643C"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03643C" w:rsidRPr="00D14CB5" w:rsidRDefault="0003643C"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03643C" w:rsidRPr="00D14CB5" w:rsidRDefault="0003643C"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03643C" w:rsidRPr="00D14CB5" w:rsidRDefault="0003643C"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3643C" w:rsidRPr="00D14CB5">
        <w:trPr>
          <w:trHeight w:val="273"/>
          <w:jc w:val="center"/>
        </w:trPr>
        <w:tc>
          <w:tcPr>
            <w:tcW w:w="7698" w:type="dxa"/>
            <w:gridSpan w:val="3"/>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03643C" w:rsidRPr="00D14CB5">
        <w:trPr>
          <w:trHeight w:val="273"/>
          <w:jc w:val="center"/>
        </w:trPr>
        <w:tc>
          <w:tcPr>
            <w:tcW w:w="3852" w:type="dxa"/>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03643C" w:rsidRPr="00D14CB5">
        <w:trPr>
          <w:trHeight w:val="273"/>
          <w:jc w:val="center"/>
        </w:trPr>
        <w:tc>
          <w:tcPr>
            <w:tcW w:w="3852" w:type="dxa"/>
            <w:vAlign w:val="center"/>
          </w:tcPr>
          <w:p w:rsidR="0003643C" w:rsidRPr="00D14CB5" w:rsidRDefault="0003643C"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p>
        </w:tc>
      </w:tr>
      <w:tr w:rsidR="0003643C" w:rsidRPr="00D14CB5">
        <w:trPr>
          <w:trHeight w:val="273"/>
          <w:jc w:val="center"/>
        </w:trPr>
        <w:tc>
          <w:tcPr>
            <w:tcW w:w="3852" w:type="dxa"/>
            <w:vAlign w:val="center"/>
          </w:tcPr>
          <w:p w:rsidR="0003643C" w:rsidRPr="00D14CB5" w:rsidRDefault="0003643C"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03643C" w:rsidRPr="00D14CB5" w:rsidRDefault="0003643C" w:rsidP="002E0382">
            <w:pPr>
              <w:widowControl w:val="0"/>
              <w:jc w:val="center"/>
              <w:rPr>
                <w:rFonts w:ascii="Arial Unicode" w:hAnsi="Arial Unicode" w:cs="Arial Unicode"/>
                <w:sz w:val="18"/>
                <w:szCs w:val="18"/>
              </w:rPr>
            </w:pPr>
          </w:p>
        </w:tc>
      </w:tr>
    </w:tbl>
    <w:p w:rsidR="0003643C" w:rsidRPr="00D14CB5" w:rsidRDefault="0003643C" w:rsidP="002E0382">
      <w:pPr>
        <w:widowControl w:val="0"/>
        <w:tabs>
          <w:tab w:val="left" w:pos="360"/>
          <w:tab w:val="left" w:pos="540"/>
        </w:tabs>
        <w:jc w:val="both"/>
        <w:rPr>
          <w:rFonts w:ascii="Arial Unicode" w:hAnsi="Arial Unicode" w:cs="Arial Unicode"/>
          <w:sz w:val="18"/>
          <w:szCs w:val="18"/>
        </w:rPr>
      </w:pPr>
    </w:p>
    <w:p w:rsidR="0003643C" w:rsidRPr="00D14CB5" w:rsidRDefault="0003643C"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03643C" w:rsidRPr="00D14CB5" w:rsidRDefault="0003643C"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03643C" w:rsidRPr="00D14CB5" w:rsidRDefault="0003643C"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03643C" w:rsidRPr="00D14CB5" w:rsidRDefault="0003643C"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03643C" w:rsidRPr="00D14CB5">
        <w:tc>
          <w:tcPr>
            <w:tcW w:w="4450" w:type="dxa"/>
          </w:tcPr>
          <w:p w:rsidR="0003643C" w:rsidRPr="00D14CB5" w:rsidRDefault="0003643C"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03643C" w:rsidRPr="00D14CB5" w:rsidRDefault="0003643C"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03643C" w:rsidRPr="00D14CB5" w:rsidRDefault="0003643C"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03643C" w:rsidRPr="00D14CB5" w:rsidRDefault="0003643C"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03643C" w:rsidRPr="00D14CB5">
        <w:trPr>
          <w:tblCellSpacing w:w="7" w:type="dxa"/>
          <w:jc w:val="center"/>
        </w:trPr>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03643C" w:rsidRPr="00D14CB5" w:rsidRDefault="0003643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03643C" w:rsidRPr="00D14CB5" w:rsidRDefault="0003643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03643C" w:rsidRPr="00D14CB5">
        <w:trPr>
          <w:tblCellSpacing w:w="7" w:type="dxa"/>
          <w:jc w:val="center"/>
        </w:trPr>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03643C" w:rsidRPr="00D14CB5" w:rsidRDefault="0003643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03643C" w:rsidRPr="00D14CB5" w:rsidRDefault="0003643C"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03643C" w:rsidRPr="00D14CB5" w:rsidRDefault="0003643C"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03643C" w:rsidRPr="00D14CB5" w:rsidRDefault="0003643C" w:rsidP="002E0382">
      <w:pPr>
        <w:widowControl w:val="0"/>
        <w:ind w:left="-142" w:firstLine="142"/>
        <w:jc w:val="center"/>
        <w:rPr>
          <w:rFonts w:ascii="Arial Unicode" w:hAnsi="Arial Unicode" w:cs="Arial Unicode"/>
          <w:b/>
          <w:bCs/>
          <w:sz w:val="18"/>
          <w:szCs w:val="18"/>
        </w:rPr>
      </w:pPr>
    </w:p>
    <w:sectPr w:rsidR="0003643C"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643C" w:rsidRDefault="0003643C">
      <w:r>
        <w:separator/>
      </w:r>
    </w:p>
  </w:endnote>
  <w:endnote w:type="continuationSeparator" w:id="1">
    <w:p w:rsidR="0003643C" w:rsidRDefault="000364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43C" w:rsidRPr="00C861E9" w:rsidRDefault="0003643C">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39</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643C" w:rsidRDefault="0003643C">
      <w:r>
        <w:separator/>
      </w:r>
    </w:p>
  </w:footnote>
  <w:footnote w:type="continuationSeparator" w:id="1">
    <w:p w:rsidR="0003643C" w:rsidRDefault="0003643C">
      <w:r>
        <w:continuationSeparator/>
      </w:r>
    </w:p>
  </w:footnote>
  <w:footnote w:id="2">
    <w:p w:rsidR="0003643C" w:rsidRPr="008842CE" w:rsidRDefault="0003643C"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03643C" w:rsidRDefault="0003643C" w:rsidP="00C040F3">
      <w:pPr>
        <w:pStyle w:val="FootnoteText"/>
        <w:widowControl w:val="0"/>
        <w:jc w:val="both"/>
      </w:pPr>
    </w:p>
  </w:footnote>
  <w:footnote w:id="3">
    <w:p w:rsidR="0003643C" w:rsidRDefault="0003643C">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03643C" w:rsidRDefault="0003643C"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3643C" w:rsidRDefault="0003643C" w:rsidP="006B3E56">
      <w:pPr>
        <w:jc w:val="both"/>
      </w:pPr>
    </w:p>
  </w:footnote>
  <w:footnote w:id="5">
    <w:p w:rsidR="0003643C" w:rsidRPr="00D3436F" w:rsidRDefault="0003643C"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03643C" w:rsidRDefault="0003643C" w:rsidP="003C670C">
      <w:pPr>
        <w:widowControl w:val="0"/>
        <w:ind w:right="309"/>
        <w:jc w:val="both"/>
      </w:pPr>
    </w:p>
  </w:footnote>
  <w:footnote w:id="6">
    <w:p w:rsidR="0003643C" w:rsidRDefault="0003643C" w:rsidP="000A214C">
      <w:pPr>
        <w:pStyle w:val="FootnoteText"/>
        <w:jc w:val="both"/>
      </w:pPr>
    </w:p>
  </w:footnote>
  <w:footnote w:id="7">
    <w:p w:rsidR="0003643C" w:rsidRDefault="0003643C"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03643C" w:rsidRPr="00402BC3" w:rsidRDefault="0003643C"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03643C" w:rsidRPr="00552088" w:rsidRDefault="0003643C"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03643C" w:rsidRDefault="0003643C" w:rsidP="000D6018">
      <w:pPr>
        <w:pStyle w:val="FootnoteText"/>
        <w:jc w:val="both"/>
      </w:pPr>
    </w:p>
  </w:footnote>
  <w:footnote w:id="9">
    <w:p w:rsidR="0003643C" w:rsidRDefault="0003643C"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03643C" w:rsidRPr="008842CE" w:rsidRDefault="0003643C"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643C" w:rsidRDefault="0003643C"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211380528">
      <w:marLeft w:val="0"/>
      <w:marRight w:val="0"/>
      <w:marTop w:val="0"/>
      <w:marBottom w:val="0"/>
      <w:divBdr>
        <w:top w:val="none" w:sz="0" w:space="0" w:color="auto"/>
        <w:left w:val="none" w:sz="0" w:space="0" w:color="auto"/>
        <w:bottom w:val="none" w:sz="0" w:space="0" w:color="auto"/>
        <w:right w:val="none" w:sz="0" w:space="0" w:color="auto"/>
      </w:divBdr>
    </w:div>
    <w:div w:id="1211380529">
      <w:marLeft w:val="0"/>
      <w:marRight w:val="0"/>
      <w:marTop w:val="0"/>
      <w:marBottom w:val="0"/>
      <w:divBdr>
        <w:top w:val="none" w:sz="0" w:space="0" w:color="auto"/>
        <w:left w:val="none" w:sz="0" w:space="0" w:color="auto"/>
        <w:bottom w:val="none" w:sz="0" w:space="0" w:color="auto"/>
        <w:right w:val="none" w:sz="0" w:space="0" w:color="auto"/>
      </w:divBdr>
    </w:div>
    <w:div w:id="1211380530">
      <w:marLeft w:val="0"/>
      <w:marRight w:val="0"/>
      <w:marTop w:val="0"/>
      <w:marBottom w:val="0"/>
      <w:divBdr>
        <w:top w:val="none" w:sz="0" w:space="0" w:color="auto"/>
        <w:left w:val="none" w:sz="0" w:space="0" w:color="auto"/>
        <w:bottom w:val="none" w:sz="0" w:space="0" w:color="auto"/>
        <w:right w:val="none" w:sz="0" w:space="0" w:color="auto"/>
      </w:divBdr>
    </w:div>
    <w:div w:id="1211380531">
      <w:marLeft w:val="0"/>
      <w:marRight w:val="0"/>
      <w:marTop w:val="0"/>
      <w:marBottom w:val="0"/>
      <w:divBdr>
        <w:top w:val="none" w:sz="0" w:space="0" w:color="auto"/>
        <w:left w:val="none" w:sz="0" w:space="0" w:color="auto"/>
        <w:bottom w:val="none" w:sz="0" w:space="0" w:color="auto"/>
        <w:right w:val="none" w:sz="0" w:space="0" w:color="auto"/>
      </w:divBdr>
    </w:div>
    <w:div w:id="1211380532">
      <w:marLeft w:val="0"/>
      <w:marRight w:val="0"/>
      <w:marTop w:val="0"/>
      <w:marBottom w:val="0"/>
      <w:divBdr>
        <w:top w:val="none" w:sz="0" w:space="0" w:color="auto"/>
        <w:left w:val="none" w:sz="0" w:space="0" w:color="auto"/>
        <w:bottom w:val="none" w:sz="0" w:space="0" w:color="auto"/>
        <w:right w:val="none" w:sz="0" w:space="0" w:color="auto"/>
      </w:divBdr>
    </w:div>
    <w:div w:id="1211380533">
      <w:marLeft w:val="0"/>
      <w:marRight w:val="0"/>
      <w:marTop w:val="0"/>
      <w:marBottom w:val="0"/>
      <w:divBdr>
        <w:top w:val="none" w:sz="0" w:space="0" w:color="auto"/>
        <w:left w:val="none" w:sz="0" w:space="0" w:color="auto"/>
        <w:bottom w:val="none" w:sz="0" w:space="0" w:color="auto"/>
        <w:right w:val="none" w:sz="0" w:space="0" w:color="auto"/>
      </w:divBdr>
    </w:div>
    <w:div w:id="1211380534">
      <w:marLeft w:val="0"/>
      <w:marRight w:val="0"/>
      <w:marTop w:val="0"/>
      <w:marBottom w:val="0"/>
      <w:divBdr>
        <w:top w:val="none" w:sz="0" w:space="0" w:color="auto"/>
        <w:left w:val="none" w:sz="0" w:space="0" w:color="auto"/>
        <w:bottom w:val="none" w:sz="0" w:space="0" w:color="auto"/>
        <w:right w:val="none" w:sz="0" w:space="0" w:color="auto"/>
      </w:divBdr>
    </w:div>
    <w:div w:id="1211380535">
      <w:marLeft w:val="0"/>
      <w:marRight w:val="0"/>
      <w:marTop w:val="0"/>
      <w:marBottom w:val="0"/>
      <w:divBdr>
        <w:top w:val="none" w:sz="0" w:space="0" w:color="auto"/>
        <w:left w:val="none" w:sz="0" w:space="0" w:color="auto"/>
        <w:bottom w:val="none" w:sz="0" w:space="0" w:color="auto"/>
        <w:right w:val="none" w:sz="0" w:space="0" w:color="auto"/>
      </w:divBdr>
    </w:div>
    <w:div w:id="1211380536">
      <w:marLeft w:val="0"/>
      <w:marRight w:val="0"/>
      <w:marTop w:val="0"/>
      <w:marBottom w:val="0"/>
      <w:divBdr>
        <w:top w:val="none" w:sz="0" w:space="0" w:color="auto"/>
        <w:left w:val="none" w:sz="0" w:space="0" w:color="auto"/>
        <w:bottom w:val="none" w:sz="0" w:space="0" w:color="auto"/>
        <w:right w:val="none" w:sz="0" w:space="0" w:color="auto"/>
      </w:divBdr>
    </w:div>
    <w:div w:id="1211380537">
      <w:marLeft w:val="0"/>
      <w:marRight w:val="0"/>
      <w:marTop w:val="0"/>
      <w:marBottom w:val="0"/>
      <w:divBdr>
        <w:top w:val="none" w:sz="0" w:space="0" w:color="auto"/>
        <w:left w:val="none" w:sz="0" w:space="0" w:color="auto"/>
        <w:bottom w:val="none" w:sz="0" w:space="0" w:color="auto"/>
        <w:right w:val="none" w:sz="0" w:space="0" w:color="auto"/>
      </w:divBdr>
    </w:div>
    <w:div w:id="1211380538">
      <w:marLeft w:val="0"/>
      <w:marRight w:val="0"/>
      <w:marTop w:val="0"/>
      <w:marBottom w:val="0"/>
      <w:divBdr>
        <w:top w:val="none" w:sz="0" w:space="0" w:color="auto"/>
        <w:left w:val="none" w:sz="0" w:space="0" w:color="auto"/>
        <w:bottom w:val="none" w:sz="0" w:space="0" w:color="auto"/>
        <w:right w:val="none" w:sz="0" w:space="0" w:color="auto"/>
      </w:divBdr>
    </w:div>
    <w:div w:id="1211380539">
      <w:marLeft w:val="0"/>
      <w:marRight w:val="0"/>
      <w:marTop w:val="0"/>
      <w:marBottom w:val="0"/>
      <w:divBdr>
        <w:top w:val="none" w:sz="0" w:space="0" w:color="auto"/>
        <w:left w:val="none" w:sz="0" w:space="0" w:color="auto"/>
        <w:bottom w:val="none" w:sz="0" w:space="0" w:color="auto"/>
        <w:right w:val="none" w:sz="0" w:space="0" w:color="auto"/>
      </w:divBdr>
    </w:div>
    <w:div w:id="1211380540">
      <w:marLeft w:val="0"/>
      <w:marRight w:val="0"/>
      <w:marTop w:val="0"/>
      <w:marBottom w:val="0"/>
      <w:divBdr>
        <w:top w:val="none" w:sz="0" w:space="0" w:color="auto"/>
        <w:left w:val="none" w:sz="0" w:space="0" w:color="auto"/>
        <w:bottom w:val="none" w:sz="0" w:space="0" w:color="auto"/>
        <w:right w:val="none" w:sz="0" w:space="0" w:color="auto"/>
      </w:divBdr>
    </w:div>
    <w:div w:id="1211380541">
      <w:marLeft w:val="0"/>
      <w:marRight w:val="0"/>
      <w:marTop w:val="0"/>
      <w:marBottom w:val="0"/>
      <w:divBdr>
        <w:top w:val="none" w:sz="0" w:space="0" w:color="auto"/>
        <w:left w:val="none" w:sz="0" w:space="0" w:color="auto"/>
        <w:bottom w:val="none" w:sz="0" w:space="0" w:color="auto"/>
        <w:right w:val="none" w:sz="0" w:space="0" w:color="auto"/>
      </w:divBdr>
    </w:div>
    <w:div w:id="1211380542">
      <w:marLeft w:val="0"/>
      <w:marRight w:val="0"/>
      <w:marTop w:val="0"/>
      <w:marBottom w:val="0"/>
      <w:divBdr>
        <w:top w:val="none" w:sz="0" w:space="0" w:color="auto"/>
        <w:left w:val="none" w:sz="0" w:space="0" w:color="auto"/>
        <w:bottom w:val="none" w:sz="0" w:space="0" w:color="auto"/>
        <w:right w:val="none" w:sz="0" w:space="0" w:color="auto"/>
      </w:divBdr>
    </w:div>
    <w:div w:id="1211380543">
      <w:marLeft w:val="0"/>
      <w:marRight w:val="0"/>
      <w:marTop w:val="0"/>
      <w:marBottom w:val="0"/>
      <w:divBdr>
        <w:top w:val="none" w:sz="0" w:space="0" w:color="auto"/>
        <w:left w:val="none" w:sz="0" w:space="0" w:color="auto"/>
        <w:bottom w:val="none" w:sz="0" w:space="0" w:color="auto"/>
        <w:right w:val="none" w:sz="0" w:space="0" w:color="auto"/>
      </w:divBdr>
    </w:div>
    <w:div w:id="1211380544">
      <w:marLeft w:val="0"/>
      <w:marRight w:val="0"/>
      <w:marTop w:val="0"/>
      <w:marBottom w:val="0"/>
      <w:divBdr>
        <w:top w:val="none" w:sz="0" w:space="0" w:color="auto"/>
        <w:left w:val="none" w:sz="0" w:space="0" w:color="auto"/>
        <w:bottom w:val="none" w:sz="0" w:space="0" w:color="auto"/>
        <w:right w:val="none" w:sz="0" w:space="0" w:color="auto"/>
      </w:divBdr>
    </w:div>
    <w:div w:id="1211380545">
      <w:marLeft w:val="0"/>
      <w:marRight w:val="0"/>
      <w:marTop w:val="0"/>
      <w:marBottom w:val="0"/>
      <w:divBdr>
        <w:top w:val="none" w:sz="0" w:space="0" w:color="auto"/>
        <w:left w:val="none" w:sz="0" w:space="0" w:color="auto"/>
        <w:bottom w:val="none" w:sz="0" w:space="0" w:color="auto"/>
        <w:right w:val="none" w:sz="0" w:space="0" w:color="auto"/>
      </w:divBdr>
    </w:div>
    <w:div w:id="1211380546">
      <w:marLeft w:val="0"/>
      <w:marRight w:val="0"/>
      <w:marTop w:val="0"/>
      <w:marBottom w:val="0"/>
      <w:divBdr>
        <w:top w:val="none" w:sz="0" w:space="0" w:color="auto"/>
        <w:left w:val="none" w:sz="0" w:space="0" w:color="auto"/>
        <w:bottom w:val="none" w:sz="0" w:space="0" w:color="auto"/>
        <w:right w:val="none" w:sz="0" w:space="0" w:color="auto"/>
      </w:divBdr>
    </w:div>
    <w:div w:id="1211380547">
      <w:marLeft w:val="0"/>
      <w:marRight w:val="0"/>
      <w:marTop w:val="0"/>
      <w:marBottom w:val="0"/>
      <w:divBdr>
        <w:top w:val="none" w:sz="0" w:space="0" w:color="auto"/>
        <w:left w:val="none" w:sz="0" w:space="0" w:color="auto"/>
        <w:bottom w:val="none" w:sz="0" w:space="0" w:color="auto"/>
        <w:right w:val="none" w:sz="0" w:space="0" w:color="auto"/>
      </w:divBdr>
    </w:div>
    <w:div w:id="1211380548">
      <w:marLeft w:val="0"/>
      <w:marRight w:val="0"/>
      <w:marTop w:val="0"/>
      <w:marBottom w:val="0"/>
      <w:divBdr>
        <w:top w:val="none" w:sz="0" w:space="0" w:color="auto"/>
        <w:left w:val="none" w:sz="0" w:space="0" w:color="auto"/>
        <w:bottom w:val="none" w:sz="0" w:space="0" w:color="auto"/>
        <w:right w:val="none" w:sz="0" w:space="0" w:color="auto"/>
      </w:divBdr>
    </w:div>
    <w:div w:id="1211380549">
      <w:marLeft w:val="0"/>
      <w:marRight w:val="0"/>
      <w:marTop w:val="0"/>
      <w:marBottom w:val="0"/>
      <w:divBdr>
        <w:top w:val="none" w:sz="0" w:space="0" w:color="auto"/>
        <w:left w:val="none" w:sz="0" w:space="0" w:color="auto"/>
        <w:bottom w:val="none" w:sz="0" w:space="0" w:color="auto"/>
        <w:right w:val="none" w:sz="0" w:space="0" w:color="auto"/>
      </w:divBdr>
    </w:div>
    <w:div w:id="1211380550">
      <w:marLeft w:val="0"/>
      <w:marRight w:val="0"/>
      <w:marTop w:val="0"/>
      <w:marBottom w:val="0"/>
      <w:divBdr>
        <w:top w:val="none" w:sz="0" w:space="0" w:color="auto"/>
        <w:left w:val="none" w:sz="0" w:space="0" w:color="auto"/>
        <w:bottom w:val="none" w:sz="0" w:space="0" w:color="auto"/>
        <w:right w:val="none" w:sz="0" w:space="0" w:color="auto"/>
      </w:divBdr>
    </w:div>
    <w:div w:id="12113805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1716</TotalTime>
  <Pages>39</Pages>
  <Words>18323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817</cp:revision>
  <cp:lastPrinted>2018-02-16T07:12:00Z</cp:lastPrinted>
  <dcterms:created xsi:type="dcterms:W3CDTF">2019-10-28T07:04:00Z</dcterms:created>
  <dcterms:modified xsi:type="dcterms:W3CDTF">2020-12-03T12:02:00Z</dcterms:modified>
</cp:coreProperties>
</file>